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935" w:rsidRDefault="00763935" w:rsidP="00496C7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Муниципальное общеобразовательное учреждение</w:t>
      </w:r>
    </w:p>
    <w:p w:rsidR="00763935" w:rsidRDefault="00763935" w:rsidP="00496C7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общеобразовательная школа № 19</w:t>
      </w:r>
    </w:p>
    <w:p w:rsidR="00763935" w:rsidRDefault="00763935" w:rsidP="00496C7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г.Комсомольска-на-Амуре, Хабаровского края</w:t>
      </w:r>
    </w:p>
    <w:p w:rsidR="00763935" w:rsidRDefault="00763935" w:rsidP="00496C73">
      <w:pPr>
        <w:jc w:val="center"/>
        <w:rPr>
          <w:rFonts w:ascii="Times New Roman" w:hAnsi="Times New Roman"/>
          <w:sz w:val="28"/>
          <w:szCs w:val="28"/>
        </w:rPr>
      </w:pPr>
    </w:p>
    <w:p w:rsidR="00763935" w:rsidRDefault="00763935" w:rsidP="00496C73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Утверждаю                                                           Утверждено                                   Рассмотрено    </w:t>
      </w:r>
    </w:p>
    <w:p w:rsidR="00763935" w:rsidRDefault="00763935" w:rsidP="00496C73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Директор МОУ СОШ №19                                педагогическим                             и рекомендовано</w:t>
      </w:r>
    </w:p>
    <w:p w:rsidR="00763935" w:rsidRDefault="00763935" w:rsidP="00496C73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Приказ №_____от__________                            советом                                            к утверждению</w:t>
      </w:r>
    </w:p>
    <w:p w:rsidR="00763935" w:rsidRDefault="00763935" w:rsidP="00496C73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Протокол №1__от_______             Протокол №,__ от _____                            </w:t>
      </w:r>
    </w:p>
    <w:p w:rsidR="00763935" w:rsidRDefault="00763935" w:rsidP="00496C7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763935" w:rsidRDefault="00763935" w:rsidP="00496C7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763935" w:rsidRDefault="00763935" w:rsidP="00496C7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математике</w:t>
      </w:r>
    </w:p>
    <w:p w:rsidR="00763935" w:rsidRDefault="00763935" w:rsidP="00496C7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учащихся 4В класса ОВЗ</w:t>
      </w:r>
    </w:p>
    <w:p w:rsidR="00763935" w:rsidRDefault="00763935" w:rsidP="00496C7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2018-2019 учебный год</w:t>
      </w:r>
    </w:p>
    <w:p w:rsidR="00763935" w:rsidRDefault="00763935" w:rsidP="00496C7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 Ильиных И.М. преподаватель начальных классов</w:t>
      </w:r>
    </w:p>
    <w:p w:rsidR="00763935" w:rsidRDefault="00763935" w:rsidP="00496C73">
      <w:pPr>
        <w:jc w:val="center"/>
        <w:rPr>
          <w:rFonts w:ascii="Times New Roman" w:hAnsi="Times New Roman"/>
          <w:sz w:val="28"/>
          <w:szCs w:val="28"/>
        </w:rPr>
      </w:pPr>
    </w:p>
    <w:p w:rsidR="00763935" w:rsidRDefault="00763935" w:rsidP="00496C73">
      <w:pPr>
        <w:jc w:val="center"/>
        <w:rPr>
          <w:rFonts w:ascii="Times New Roman" w:hAnsi="Times New Roman"/>
          <w:sz w:val="28"/>
          <w:szCs w:val="28"/>
        </w:rPr>
      </w:pPr>
    </w:p>
    <w:p w:rsidR="00763935" w:rsidRDefault="00763935" w:rsidP="00496C73">
      <w:pPr>
        <w:jc w:val="center"/>
        <w:rPr>
          <w:rFonts w:ascii="Times New Roman" w:hAnsi="Times New Roman"/>
          <w:sz w:val="28"/>
          <w:szCs w:val="28"/>
        </w:rPr>
      </w:pPr>
    </w:p>
    <w:p w:rsidR="00763935" w:rsidRDefault="00763935" w:rsidP="00496C73">
      <w:pPr>
        <w:jc w:val="center"/>
        <w:rPr>
          <w:rFonts w:ascii="Times New Roman" w:hAnsi="Times New Roman"/>
          <w:sz w:val="28"/>
          <w:szCs w:val="28"/>
        </w:rPr>
      </w:pPr>
    </w:p>
    <w:p w:rsidR="00763935" w:rsidRDefault="00763935" w:rsidP="00496C73">
      <w:pPr>
        <w:jc w:val="center"/>
        <w:rPr>
          <w:rFonts w:ascii="Times New Roman" w:hAnsi="Times New Roman"/>
          <w:sz w:val="28"/>
          <w:szCs w:val="28"/>
        </w:rPr>
      </w:pPr>
    </w:p>
    <w:p w:rsidR="00763935" w:rsidRDefault="00763935" w:rsidP="00496C73">
      <w:pPr>
        <w:rPr>
          <w:rFonts w:ascii="Times New Roman" w:hAnsi="Times New Roman"/>
          <w:sz w:val="28"/>
          <w:szCs w:val="28"/>
        </w:rPr>
      </w:pPr>
    </w:p>
    <w:p w:rsidR="00763935" w:rsidRDefault="00763935" w:rsidP="00496C73">
      <w:pPr>
        <w:jc w:val="center"/>
        <w:rPr>
          <w:rFonts w:ascii="Times New Roman" w:hAnsi="Times New Roman"/>
          <w:sz w:val="28"/>
          <w:szCs w:val="28"/>
        </w:rPr>
      </w:pPr>
    </w:p>
    <w:p w:rsidR="00763935" w:rsidRDefault="00763935" w:rsidP="00496C73">
      <w:pPr>
        <w:jc w:val="center"/>
        <w:rPr>
          <w:rFonts w:ascii="Times New Roman" w:hAnsi="Times New Roman"/>
          <w:sz w:val="28"/>
          <w:szCs w:val="28"/>
        </w:rPr>
      </w:pPr>
    </w:p>
    <w:p w:rsidR="00763935" w:rsidRDefault="00763935" w:rsidP="00496C73">
      <w:pPr>
        <w:jc w:val="center"/>
        <w:rPr>
          <w:rFonts w:ascii="Times New Roman" w:hAnsi="Times New Roman"/>
          <w:sz w:val="28"/>
          <w:szCs w:val="28"/>
        </w:rPr>
      </w:pPr>
    </w:p>
    <w:p w:rsidR="00763935" w:rsidRDefault="00763935" w:rsidP="00496C73">
      <w:pPr>
        <w:jc w:val="center"/>
        <w:rPr>
          <w:rFonts w:ascii="Times New Roman" w:hAnsi="Times New Roman"/>
          <w:sz w:val="28"/>
          <w:szCs w:val="28"/>
        </w:rPr>
      </w:pPr>
    </w:p>
    <w:p w:rsidR="00763935" w:rsidRDefault="00763935" w:rsidP="00496C7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г.Комсомольск-на-Амуре</w:t>
      </w:r>
    </w:p>
    <w:p w:rsidR="00763935" w:rsidRDefault="00763935" w:rsidP="00496C7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2018-2019 учебный год</w:t>
      </w:r>
    </w:p>
    <w:p w:rsidR="00763935" w:rsidRPr="00EA34BA" w:rsidRDefault="00763935" w:rsidP="0069776F">
      <w:pPr>
        <w:ind w:left="540" w:firstLine="9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</w:t>
      </w:r>
      <w:r w:rsidRPr="0069776F">
        <w:rPr>
          <w:rFonts w:ascii="Times New Roman" w:hAnsi="Times New Roman"/>
          <w:b/>
          <w:sz w:val="28"/>
          <w:szCs w:val="28"/>
        </w:rPr>
        <w:t>Раздел 1. Пояснительная записка</w:t>
      </w:r>
    </w:p>
    <w:p w:rsidR="00763935" w:rsidRPr="005E3F4F" w:rsidRDefault="00763935" w:rsidP="00B5227B">
      <w:pPr>
        <w:ind w:left="540" w:firstLine="900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sz w:val="24"/>
          <w:szCs w:val="24"/>
        </w:rPr>
        <w:t>Рабочая  программа по математике для 4 класса разработана на основе Примерной программы начального общего образования, авторской программы М. И. Моро, М. А. Бантовой «Математика», утверждённой МО РФ в соответствии с требованиями федерального компонента государственного ст</w:t>
      </w:r>
      <w:r>
        <w:rPr>
          <w:rFonts w:ascii="Times New Roman" w:hAnsi="Times New Roman"/>
          <w:sz w:val="24"/>
          <w:szCs w:val="24"/>
        </w:rPr>
        <w:t>андарта начального образования.</w:t>
      </w:r>
      <w:r w:rsidRPr="00B5227B">
        <w:rPr>
          <w:rFonts w:ascii="Times New Roman" w:hAnsi="Times New Roman"/>
          <w:sz w:val="24"/>
          <w:szCs w:val="24"/>
        </w:rPr>
        <w:t xml:space="preserve">Программа соответствует федеральному компоненту государственного стандарта начального обучения, утверждённая приказом Министерства образования и науки Российской Федерации от «6» октября </w:t>
      </w:r>
      <w:smartTag w:uri="urn:schemas-microsoft-com:office:smarttags" w:element="metricconverter">
        <w:smartTagPr>
          <w:attr w:name="ProductID" w:val="2009 г"/>
        </w:smartTagPr>
        <w:r w:rsidRPr="00B5227B">
          <w:rPr>
            <w:rFonts w:ascii="Times New Roman" w:hAnsi="Times New Roman"/>
            <w:sz w:val="24"/>
            <w:szCs w:val="24"/>
          </w:rPr>
          <w:t>2009 г</w:t>
        </w:r>
      </w:smartTag>
      <w:r w:rsidRPr="00B5227B">
        <w:rPr>
          <w:rFonts w:ascii="Times New Roman" w:hAnsi="Times New Roman"/>
          <w:sz w:val="24"/>
          <w:szCs w:val="24"/>
        </w:rPr>
        <w:t>. № 373 .</w:t>
      </w:r>
      <w:r w:rsidRPr="005E3F4F">
        <w:rPr>
          <w:rFonts w:ascii="Times New Roman" w:hAnsi="Times New Roman"/>
          <w:sz w:val="24"/>
          <w:szCs w:val="24"/>
        </w:rPr>
        <w:t>Предмет «Математика» является обязательным для получающих образование в соответствии с ФГОС НОО ОВЗ обучающихся с задержкой психического развития (вариант 7.2.). Он направлен на формирование представлений о числах и величинах, усвоение пространственных отношений. В процессе обучения математике производится ознакомление с основными геометрическими фигурами и мерами измерения, формируются навыки совершения арифметических действий, решения текстовых задач, работы с информацией. Предмет имеет чрезвычайно большое значение для совершенствования учебно-познавательной деятельности в целом, а также способствует расширению сферы жизненной компетенции ребенка, формирует волевые качества, воспитывает любовь к точности и ясности, играет большую роль в нравственном развитии (воспитывает чувство долга и ответственности).</w:t>
      </w:r>
      <w:r w:rsidRPr="005E3F4F">
        <w:rPr>
          <w:rFonts w:ascii="Times New Roman" w:hAnsi="Times New Roman"/>
          <w:sz w:val="24"/>
          <w:szCs w:val="24"/>
        </w:rPr>
        <w:br/>
        <w:t>Общая цель обучения математике является формирование базовых математических знаний, умений и навыков, позволяющих в дальнейшем осваивать на доступном уровне программы основного общего образования, решать адекватные возрасту практические задачи, требующие действий с величинами, а также коррекция недостатков отдельных познавательных процессов и познавательной деятельности в целом, воспитание ума и воли ребенка с ЗПР.</w:t>
      </w:r>
      <w:r w:rsidRPr="005E3F4F">
        <w:rPr>
          <w:rFonts w:ascii="Times New Roman" w:hAnsi="Times New Roman"/>
          <w:sz w:val="24"/>
          <w:szCs w:val="24"/>
        </w:rPr>
        <w:br/>
        <w:t>В соответствии с АООП определяются общие задачи предмета:</w:t>
      </w:r>
      <w:r w:rsidRPr="005E3F4F">
        <w:rPr>
          <w:rFonts w:ascii="Times New Roman" w:hAnsi="Times New Roman"/>
          <w:sz w:val="24"/>
          <w:szCs w:val="24"/>
        </w:rPr>
        <w:br/>
        <w:t>-Сформировать представления о числах и величинах, арифметических действиях, выработать устойчивые навыки вычислений в определенном программой объеме и научить использовать счетные навыки в практической жизни.</w:t>
      </w:r>
      <w:r w:rsidRPr="005E3F4F">
        <w:rPr>
          <w:rFonts w:ascii="Times New Roman" w:hAnsi="Times New Roman"/>
          <w:sz w:val="24"/>
          <w:szCs w:val="24"/>
        </w:rPr>
        <w:br/>
        <w:t>-Уточнить представления о геометрических фигурах, пространственных отношениях, сформировав необходимые пространственные представления и научив пользоваться измерительными инструментами.</w:t>
      </w:r>
      <w:r w:rsidRPr="005E3F4F">
        <w:rPr>
          <w:rFonts w:ascii="Times New Roman" w:hAnsi="Times New Roman"/>
          <w:sz w:val="24"/>
          <w:szCs w:val="24"/>
        </w:rPr>
        <w:br/>
        <w:t>-Научить решать простые и составные текстовые задачи, оперировать с результатами измерений и использовать их на практике.</w:t>
      </w:r>
      <w:r w:rsidRPr="005E3F4F">
        <w:rPr>
          <w:rFonts w:ascii="Times New Roman" w:hAnsi="Times New Roman"/>
          <w:sz w:val="24"/>
          <w:szCs w:val="24"/>
        </w:rPr>
        <w:br/>
        <w:t>-Формировать способность использовать знаково-символические средства путем усвоения математической символики и обучения составлению различных схем.</w:t>
      </w:r>
      <w:r w:rsidRPr="005E3F4F">
        <w:rPr>
          <w:rFonts w:ascii="Times New Roman" w:hAnsi="Times New Roman"/>
          <w:sz w:val="24"/>
          <w:szCs w:val="24"/>
        </w:rPr>
        <w:br/>
        <w:t>-Формировать учебное высказывание с использованием математической терминологии.</w:t>
      </w:r>
      <w:r w:rsidRPr="005E3F4F">
        <w:rPr>
          <w:rFonts w:ascii="Times New Roman" w:hAnsi="Times New Roman"/>
          <w:sz w:val="24"/>
          <w:szCs w:val="24"/>
        </w:rPr>
        <w:br/>
        <w:t>-Корригировать недостатки познавательных процессов и познавательной деятельности в целом за счет поэтапного формирования действий, необходимых для овладения учебной программой.</w:t>
      </w:r>
      <w:r w:rsidRPr="005E3F4F">
        <w:rPr>
          <w:rFonts w:ascii="Times New Roman" w:hAnsi="Times New Roman"/>
          <w:sz w:val="24"/>
          <w:szCs w:val="24"/>
        </w:rPr>
        <w:br/>
        <w:t>-Воспитывать волевые качества, позволяющие преодолевать трудности организации и недостатки регуляции деятельности.</w:t>
      </w:r>
      <w:r w:rsidRPr="005E3F4F">
        <w:rPr>
          <w:rFonts w:ascii="Times New Roman" w:hAnsi="Times New Roman"/>
          <w:sz w:val="24"/>
          <w:szCs w:val="24"/>
        </w:rPr>
        <w:br/>
        <w:t>Программа определяет ряд задач, решение которых направлено на достижение основных целей начального математического образования:</w:t>
      </w:r>
      <w:r w:rsidRPr="005E3F4F">
        <w:rPr>
          <w:rFonts w:ascii="Times New Roman" w:hAnsi="Times New Roman"/>
          <w:sz w:val="24"/>
          <w:szCs w:val="24"/>
        </w:rPr>
        <w:br/>
        <w:t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 </w:t>
      </w:r>
      <w:r w:rsidRPr="005E3F4F">
        <w:rPr>
          <w:rFonts w:ascii="Times New Roman" w:hAnsi="Times New Roman"/>
          <w:sz w:val="24"/>
          <w:szCs w:val="24"/>
        </w:rPr>
        <w:br/>
        <w:t>развитие основ логического, знаково-символического и алгоритмического мышления; </w:t>
      </w:r>
      <w:r w:rsidRPr="005E3F4F">
        <w:rPr>
          <w:rFonts w:ascii="Times New Roman" w:hAnsi="Times New Roman"/>
          <w:sz w:val="24"/>
          <w:szCs w:val="24"/>
        </w:rPr>
        <w:br/>
        <w:t>развитие пространственного воображения;</w:t>
      </w:r>
      <w:r w:rsidRPr="005E3F4F">
        <w:rPr>
          <w:rFonts w:ascii="Times New Roman" w:hAnsi="Times New Roman"/>
          <w:sz w:val="24"/>
          <w:szCs w:val="24"/>
        </w:rPr>
        <w:br/>
        <w:t>развитие математической речи;</w:t>
      </w:r>
      <w:r w:rsidRPr="005E3F4F">
        <w:rPr>
          <w:rFonts w:ascii="Times New Roman" w:hAnsi="Times New Roman"/>
          <w:sz w:val="24"/>
          <w:szCs w:val="24"/>
        </w:rPr>
        <w:br/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  <w:r w:rsidRPr="005E3F4F">
        <w:rPr>
          <w:rFonts w:ascii="Times New Roman" w:hAnsi="Times New Roman"/>
          <w:sz w:val="24"/>
          <w:szCs w:val="24"/>
        </w:rPr>
        <w:br/>
        <w:t>формирование умения вести поиск информации и работать с ней;</w:t>
      </w:r>
      <w:r w:rsidRPr="005E3F4F">
        <w:rPr>
          <w:rFonts w:ascii="Times New Roman" w:hAnsi="Times New Roman"/>
          <w:sz w:val="24"/>
          <w:szCs w:val="24"/>
        </w:rPr>
        <w:br/>
        <w:t>развитие познавательных способностей;</w:t>
      </w:r>
      <w:r w:rsidRPr="005E3F4F">
        <w:rPr>
          <w:rFonts w:ascii="Times New Roman" w:hAnsi="Times New Roman"/>
          <w:sz w:val="24"/>
          <w:szCs w:val="24"/>
        </w:rPr>
        <w:br/>
        <w:t>воспитание стремления к расширению математических знаний;</w:t>
      </w:r>
      <w:r w:rsidRPr="005E3F4F">
        <w:rPr>
          <w:rFonts w:ascii="Times New Roman" w:hAnsi="Times New Roman"/>
          <w:sz w:val="24"/>
          <w:szCs w:val="24"/>
        </w:rPr>
        <w:br/>
        <w:t>формирование критичности мышления;</w:t>
      </w:r>
      <w:r w:rsidRPr="005E3F4F">
        <w:rPr>
          <w:rFonts w:ascii="Times New Roman" w:hAnsi="Times New Roman"/>
          <w:sz w:val="24"/>
          <w:szCs w:val="24"/>
        </w:rPr>
        <w:br/>
        <w:t>развитие умений аргументированно обосновывать и отстаивать высказанное суждение, оцениват</w:t>
      </w:r>
      <w:r>
        <w:rPr>
          <w:rFonts w:ascii="Times New Roman" w:hAnsi="Times New Roman"/>
          <w:sz w:val="24"/>
          <w:szCs w:val="24"/>
        </w:rPr>
        <w:t>ь и принимать суждения других.</w:t>
      </w:r>
      <w:r>
        <w:rPr>
          <w:rFonts w:ascii="Times New Roman" w:hAnsi="Times New Roman"/>
          <w:sz w:val="24"/>
          <w:szCs w:val="24"/>
        </w:rPr>
        <w:br/>
      </w:r>
      <w:r w:rsidRPr="004716A9">
        <w:rPr>
          <w:rFonts w:ascii="Times New Roman" w:hAnsi="Times New Roman"/>
          <w:sz w:val="24"/>
          <w:szCs w:val="24"/>
        </w:rPr>
        <w:tab/>
      </w:r>
      <w:r w:rsidRPr="005E3F4F">
        <w:rPr>
          <w:rFonts w:ascii="Times New Roman" w:hAnsi="Times New Roman"/>
          <w:sz w:val="24"/>
          <w:szCs w:val="24"/>
        </w:rPr>
        <w:t>На уроках математики решаются как общие с общеобразовательной школой, так и специфические коррекционные задачи обучения детей с пониже</w:t>
      </w:r>
      <w:r>
        <w:rPr>
          <w:rFonts w:ascii="Times New Roman" w:hAnsi="Times New Roman"/>
          <w:sz w:val="24"/>
          <w:szCs w:val="24"/>
        </w:rPr>
        <w:t>нной математической готовностью</w:t>
      </w:r>
      <w:r w:rsidRPr="005E3F4F">
        <w:rPr>
          <w:rFonts w:ascii="Times New Roman" w:hAnsi="Times New Roman"/>
          <w:sz w:val="24"/>
          <w:szCs w:val="24"/>
        </w:rPr>
        <w:t>/ </w:t>
      </w:r>
    </w:p>
    <w:p w:rsidR="00763935" w:rsidRPr="0069776F" w:rsidRDefault="00763935" w:rsidP="0069776F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  <w:lang w:eastAsia="en-US"/>
        </w:rPr>
      </w:pPr>
      <w:r w:rsidRPr="0069776F">
        <w:rPr>
          <w:rFonts w:ascii="Times New Roman" w:hAnsi="Times New Roman"/>
          <w:sz w:val="24"/>
          <w:szCs w:val="24"/>
          <w:lang w:eastAsia="en-US"/>
        </w:rPr>
        <w:t xml:space="preserve">Основными </w:t>
      </w:r>
      <w:r w:rsidRPr="0069776F">
        <w:rPr>
          <w:rFonts w:ascii="Times New Roman" w:hAnsi="Times New Roman"/>
          <w:b/>
          <w:sz w:val="24"/>
          <w:szCs w:val="24"/>
          <w:lang w:eastAsia="en-US"/>
        </w:rPr>
        <w:t xml:space="preserve">целями </w:t>
      </w:r>
      <w:r w:rsidRPr="0069776F">
        <w:rPr>
          <w:rFonts w:ascii="Times New Roman" w:hAnsi="Times New Roman"/>
          <w:sz w:val="24"/>
          <w:szCs w:val="24"/>
          <w:lang w:eastAsia="en-US"/>
        </w:rPr>
        <w:t>начального обучения математике являются:</w:t>
      </w:r>
    </w:p>
    <w:p w:rsidR="00763935" w:rsidRPr="0069776F" w:rsidRDefault="00763935" w:rsidP="001F2A24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69776F">
        <w:rPr>
          <w:rFonts w:ascii="Times New Roman" w:hAnsi="Times New Roman"/>
          <w:i/>
          <w:iCs/>
          <w:sz w:val="24"/>
          <w:szCs w:val="24"/>
          <w:lang w:eastAsia="en-US"/>
        </w:rPr>
        <w:t xml:space="preserve">Математическое развитие </w:t>
      </w:r>
      <w:r w:rsidRPr="0069776F">
        <w:rPr>
          <w:rFonts w:ascii="Times New Roman" w:hAnsi="Times New Roman"/>
          <w:sz w:val="24"/>
          <w:szCs w:val="24"/>
          <w:lang w:eastAsia="en-US"/>
        </w:rPr>
        <w:t>младшего школьника: использование математических представлений для описания окружающих предметов, процессов, явлений в количественном и пространственном отношении;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 обоснованные и необоснованные суждения.</w:t>
      </w:r>
    </w:p>
    <w:p w:rsidR="00763935" w:rsidRPr="0069776F" w:rsidRDefault="00763935" w:rsidP="001F2A24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69776F">
        <w:rPr>
          <w:rFonts w:ascii="Times New Roman" w:hAnsi="Times New Roman"/>
          <w:i/>
          <w:iCs/>
          <w:sz w:val="24"/>
          <w:szCs w:val="24"/>
          <w:lang w:eastAsia="en-US"/>
        </w:rPr>
        <w:t xml:space="preserve">Освоение </w:t>
      </w:r>
      <w:r w:rsidRPr="0069776F">
        <w:rPr>
          <w:rFonts w:ascii="Times New Roman" w:hAnsi="Times New Roman"/>
          <w:sz w:val="24"/>
          <w:szCs w:val="24"/>
          <w:lang w:eastAsia="en-US"/>
        </w:rPr>
        <w:t>начальных математических знаний. Формирование умения решать учебные и практические задачи средствами математики: вести поиск информации (фактов, сходства, различий, закономерностей, оснований для упорядочивания, вариантов); понимать значение величин и способов их измерения; использовать арифметические способы для разрешения сюжетных ситуаций; работать с алгоритмами выполнения арифметических действий, решения задач, проведения простейших построений. Проявлять математическую готовность к продолжению образования.</w:t>
      </w:r>
    </w:p>
    <w:p w:rsidR="00763935" w:rsidRPr="0069776F" w:rsidRDefault="00763935" w:rsidP="001F2A24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i/>
          <w:iCs/>
          <w:sz w:val="24"/>
          <w:szCs w:val="24"/>
          <w:lang w:eastAsia="en-US"/>
        </w:rPr>
      </w:pPr>
      <w:r w:rsidRPr="0069776F">
        <w:rPr>
          <w:rFonts w:ascii="Times New Roman" w:hAnsi="Times New Roman"/>
          <w:i/>
          <w:iCs/>
          <w:sz w:val="24"/>
          <w:szCs w:val="24"/>
          <w:lang w:eastAsia="en-US"/>
        </w:rPr>
        <w:t xml:space="preserve">Воспитание </w:t>
      </w:r>
      <w:r w:rsidRPr="0069776F">
        <w:rPr>
          <w:rFonts w:ascii="Times New Roman" w:hAnsi="Times New Roman"/>
          <w:sz w:val="24"/>
          <w:szCs w:val="24"/>
          <w:lang w:eastAsia="en-US"/>
        </w:rPr>
        <w:t>критичности мышления, интереса к умственному труду, стремления использовать математические знания в повседневной жизни.</w:t>
      </w:r>
    </w:p>
    <w:p w:rsidR="00763935" w:rsidRPr="0069776F" w:rsidRDefault="00763935" w:rsidP="0069776F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  <w:lang w:eastAsia="en-US"/>
        </w:rPr>
      </w:pPr>
      <w:r w:rsidRPr="0069776F">
        <w:rPr>
          <w:rFonts w:ascii="Times New Roman" w:hAnsi="Times New Roman"/>
          <w:sz w:val="24"/>
          <w:szCs w:val="24"/>
          <w:lang w:eastAsia="en-US"/>
        </w:rPr>
        <w:t xml:space="preserve">Программа определяет ряд </w:t>
      </w:r>
      <w:r w:rsidRPr="0069776F">
        <w:rPr>
          <w:rFonts w:ascii="Times New Roman" w:hAnsi="Times New Roman"/>
          <w:b/>
          <w:sz w:val="24"/>
          <w:szCs w:val="24"/>
          <w:lang w:eastAsia="en-US"/>
        </w:rPr>
        <w:t>задач</w:t>
      </w:r>
      <w:r w:rsidRPr="0069776F">
        <w:rPr>
          <w:rFonts w:ascii="Times New Roman" w:hAnsi="Times New Roman"/>
          <w:sz w:val="24"/>
          <w:szCs w:val="24"/>
          <w:lang w:eastAsia="en-US"/>
        </w:rPr>
        <w:t>, решение которых направлено на достижение основных целей начального математического образования:</w:t>
      </w:r>
    </w:p>
    <w:p w:rsidR="00763935" w:rsidRPr="0069776F" w:rsidRDefault="00763935" w:rsidP="0069776F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69776F">
        <w:rPr>
          <w:rFonts w:ascii="Times New Roman" w:hAnsi="Times New Roman"/>
          <w:sz w:val="24"/>
          <w:szCs w:val="24"/>
          <w:lang w:eastAsia="en-US"/>
        </w:rPr>
        <w:t xml:space="preserve"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763935" w:rsidRPr="0069776F" w:rsidRDefault="00763935" w:rsidP="0069776F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69776F">
        <w:rPr>
          <w:rFonts w:ascii="Times New Roman" w:hAnsi="Times New Roman"/>
          <w:sz w:val="24"/>
          <w:szCs w:val="24"/>
          <w:lang w:eastAsia="en-US"/>
        </w:rPr>
        <w:t xml:space="preserve">— развитие основ логического, знаково-символического и алгоритмического мышления; </w:t>
      </w:r>
    </w:p>
    <w:p w:rsidR="00763935" w:rsidRPr="0069776F" w:rsidRDefault="00763935" w:rsidP="0069776F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69776F">
        <w:rPr>
          <w:rFonts w:ascii="Times New Roman" w:hAnsi="Times New Roman"/>
          <w:sz w:val="24"/>
          <w:szCs w:val="24"/>
          <w:lang w:eastAsia="en-US"/>
        </w:rPr>
        <w:t>— развитие пространственного воображения;</w:t>
      </w:r>
    </w:p>
    <w:p w:rsidR="00763935" w:rsidRPr="0069776F" w:rsidRDefault="00763935" w:rsidP="0069776F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69776F">
        <w:rPr>
          <w:rFonts w:ascii="Times New Roman" w:hAnsi="Times New Roman"/>
          <w:sz w:val="24"/>
          <w:szCs w:val="24"/>
          <w:lang w:eastAsia="en-US"/>
        </w:rPr>
        <w:t>— развитие математической речи;</w:t>
      </w:r>
    </w:p>
    <w:p w:rsidR="00763935" w:rsidRPr="0069776F" w:rsidRDefault="00763935" w:rsidP="0069776F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69776F">
        <w:rPr>
          <w:rFonts w:ascii="Times New Roman" w:hAnsi="Times New Roman"/>
          <w:sz w:val="24"/>
          <w:szCs w:val="24"/>
          <w:lang w:eastAsia="en-US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763935" w:rsidRPr="0069776F" w:rsidRDefault="00763935" w:rsidP="0069776F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69776F">
        <w:rPr>
          <w:rFonts w:ascii="Times New Roman" w:hAnsi="Times New Roman"/>
          <w:sz w:val="24"/>
          <w:szCs w:val="24"/>
          <w:lang w:eastAsia="en-US"/>
        </w:rPr>
        <w:t>— формирование умения вести поиск информации и работать с ней;</w:t>
      </w:r>
    </w:p>
    <w:p w:rsidR="00763935" w:rsidRPr="0069776F" w:rsidRDefault="00763935" w:rsidP="0069776F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69776F">
        <w:rPr>
          <w:rFonts w:ascii="Times New Roman" w:hAnsi="Times New Roman"/>
          <w:sz w:val="24"/>
          <w:szCs w:val="24"/>
          <w:lang w:eastAsia="en-US"/>
        </w:rPr>
        <w:t>— формирование первоначальных представлений о компьютерной грамотности;</w:t>
      </w:r>
    </w:p>
    <w:p w:rsidR="00763935" w:rsidRPr="0069776F" w:rsidRDefault="00763935" w:rsidP="0069776F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69776F">
        <w:rPr>
          <w:rFonts w:ascii="Times New Roman" w:hAnsi="Times New Roman"/>
          <w:sz w:val="24"/>
          <w:szCs w:val="24"/>
          <w:lang w:eastAsia="en-US"/>
        </w:rPr>
        <w:t>— развитие познавательных способностей;</w:t>
      </w:r>
    </w:p>
    <w:p w:rsidR="00763935" w:rsidRPr="0069776F" w:rsidRDefault="00763935" w:rsidP="0069776F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69776F">
        <w:rPr>
          <w:rFonts w:ascii="Times New Roman" w:hAnsi="Times New Roman"/>
          <w:sz w:val="24"/>
          <w:szCs w:val="24"/>
          <w:lang w:eastAsia="en-US"/>
        </w:rPr>
        <w:t>— воспитание стремления к расширению математических знаний;</w:t>
      </w:r>
    </w:p>
    <w:p w:rsidR="00763935" w:rsidRPr="0069776F" w:rsidRDefault="00763935" w:rsidP="0069776F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69776F">
        <w:rPr>
          <w:rFonts w:ascii="Times New Roman" w:hAnsi="Times New Roman"/>
          <w:sz w:val="24"/>
          <w:szCs w:val="24"/>
          <w:lang w:eastAsia="en-US"/>
        </w:rPr>
        <w:t>— формирование критичности мышления;</w:t>
      </w:r>
    </w:p>
    <w:p w:rsidR="00763935" w:rsidRPr="0069776F" w:rsidRDefault="00763935" w:rsidP="0069776F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69776F">
        <w:rPr>
          <w:rFonts w:ascii="Times New Roman" w:hAnsi="Times New Roman"/>
          <w:sz w:val="24"/>
          <w:szCs w:val="24"/>
          <w:lang w:eastAsia="en-US"/>
        </w:rPr>
        <w:t>— развитие умений аргументировано обосновывать и отстаивать высказанное суждение, оценивать и принимать суждения других.</w:t>
      </w:r>
    </w:p>
    <w:p w:rsidR="00763935" w:rsidRPr="0069776F" w:rsidRDefault="00763935" w:rsidP="0069776F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en-US"/>
        </w:rPr>
      </w:pPr>
      <w:r w:rsidRPr="0069776F">
        <w:rPr>
          <w:rFonts w:ascii="Times New Roman" w:hAnsi="Times New Roman"/>
          <w:sz w:val="24"/>
          <w:szCs w:val="24"/>
          <w:lang w:eastAsia="en-US"/>
        </w:rPr>
        <w:t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763935" w:rsidRPr="0069776F" w:rsidRDefault="00763935" w:rsidP="0069776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376"/>
        <w:gridCol w:w="7195"/>
      </w:tblGrid>
      <w:tr w:rsidR="00763935" w:rsidRPr="0069776F" w:rsidTr="0069776F">
        <w:tc>
          <w:tcPr>
            <w:tcW w:w="2376" w:type="dxa"/>
          </w:tcPr>
          <w:p w:rsidR="00763935" w:rsidRPr="0069776F" w:rsidRDefault="00763935" w:rsidP="006977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9776F">
              <w:rPr>
                <w:rFonts w:ascii="Times New Roman" w:hAnsi="Times New Roman"/>
                <w:sz w:val="24"/>
                <w:szCs w:val="24"/>
                <w:lang w:eastAsia="en-US"/>
              </w:rPr>
              <w:t>Программа</w:t>
            </w:r>
          </w:p>
        </w:tc>
        <w:tc>
          <w:tcPr>
            <w:tcW w:w="7195" w:type="dxa"/>
          </w:tcPr>
          <w:p w:rsidR="00763935" w:rsidRPr="0069776F" w:rsidRDefault="00763935" w:rsidP="0069776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76F">
              <w:rPr>
                <w:rFonts w:ascii="Times New Roman" w:hAnsi="Times New Roman"/>
                <w:sz w:val="24"/>
                <w:szCs w:val="24"/>
              </w:rPr>
              <w:t>Программа по математике авт.  Моро М.И.</w:t>
            </w:r>
          </w:p>
          <w:p w:rsidR="00763935" w:rsidRPr="0069776F" w:rsidRDefault="00763935" w:rsidP="0069776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9776F">
              <w:rPr>
                <w:rFonts w:ascii="Times New Roman" w:hAnsi="Times New Roman"/>
                <w:sz w:val="24"/>
                <w:szCs w:val="24"/>
              </w:rPr>
              <w:t xml:space="preserve"> М:  Просвещение, 2010 год</w:t>
            </w:r>
          </w:p>
        </w:tc>
      </w:tr>
      <w:tr w:rsidR="00763935" w:rsidRPr="0069776F" w:rsidTr="0069776F">
        <w:tc>
          <w:tcPr>
            <w:tcW w:w="2376" w:type="dxa"/>
          </w:tcPr>
          <w:p w:rsidR="00763935" w:rsidRPr="0069776F" w:rsidRDefault="00763935" w:rsidP="006977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9776F">
              <w:rPr>
                <w:rFonts w:ascii="Times New Roman" w:hAnsi="Times New Roman"/>
                <w:sz w:val="24"/>
                <w:szCs w:val="24"/>
                <w:lang w:eastAsia="en-US"/>
              </w:rPr>
              <w:t>Учебник</w:t>
            </w:r>
          </w:p>
        </w:tc>
        <w:tc>
          <w:tcPr>
            <w:tcW w:w="7195" w:type="dxa"/>
          </w:tcPr>
          <w:p w:rsidR="00763935" w:rsidRPr="0069776F" w:rsidRDefault="00763935" w:rsidP="0069776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76F">
              <w:rPr>
                <w:rFonts w:ascii="Times New Roman" w:hAnsi="Times New Roman"/>
                <w:sz w:val="24"/>
                <w:szCs w:val="24"/>
              </w:rPr>
              <w:t>Моро М.И., Волкова С.И., Степанова С.В. Математика. – М.: Просвещение, 2010г.</w:t>
            </w:r>
          </w:p>
        </w:tc>
      </w:tr>
      <w:tr w:rsidR="00763935" w:rsidRPr="0069776F" w:rsidTr="0069776F">
        <w:tc>
          <w:tcPr>
            <w:tcW w:w="2376" w:type="dxa"/>
          </w:tcPr>
          <w:p w:rsidR="00763935" w:rsidRPr="0069776F" w:rsidRDefault="00763935" w:rsidP="006977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9776F">
              <w:rPr>
                <w:rFonts w:ascii="Times New Roman" w:hAnsi="Times New Roman"/>
                <w:sz w:val="24"/>
                <w:szCs w:val="24"/>
                <w:lang w:eastAsia="en-US"/>
              </w:rPr>
              <w:t>Дидактические средства для учащихся</w:t>
            </w:r>
          </w:p>
        </w:tc>
        <w:tc>
          <w:tcPr>
            <w:tcW w:w="7195" w:type="dxa"/>
            <w:vAlign w:val="center"/>
          </w:tcPr>
          <w:p w:rsidR="00763935" w:rsidRPr="0069776F" w:rsidRDefault="00763935" w:rsidP="0069776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76F">
              <w:rPr>
                <w:rFonts w:ascii="Times New Roman" w:hAnsi="Times New Roman"/>
                <w:sz w:val="24"/>
                <w:szCs w:val="24"/>
              </w:rPr>
              <w:t>М.И. Моро, С.И. Волкова. Рабочая тетрадь.– М.: Просвещение, 2010г.</w:t>
            </w:r>
          </w:p>
        </w:tc>
      </w:tr>
      <w:tr w:rsidR="00763935" w:rsidRPr="0069776F" w:rsidTr="0069776F">
        <w:tc>
          <w:tcPr>
            <w:tcW w:w="2376" w:type="dxa"/>
            <w:vMerge w:val="restart"/>
          </w:tcPr>
          <w:p w:rsidR="00763935" w:rsidRPr="0069776F" w:rsidRDefault="00763935" w:rsidP="006977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9776F">
              <w:rPr>
                <w:rFonts w:ascii="Times New Roman" w:hAnsi="Times New Roman"/>
                <w:sz w:val="24"/>
                <w:szCs w:val="24"/>
                <w:lang w:eastAsia="en-US"/>
              </w:rPr>
              <w:t>Материалы для проведения проверочных работ</w:t>
            </w:r>
          </w:p>
        </w:tc>
        <w:tc>
          <w:tcPr>
            <w:tcW w:w="7195" w:type="dxa"/>
          </w:tcPr>
          <w:p w:rsidR="00763935" w:rsidRPr="0069776F" w:rsidRDefault="00763935" w:rsidP="006977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76F">
              <w:rPr>
                <w:rFonts w:ascii="Times New Roman" w:hAnsi="Times New Roman"/>
                <w:sz w:val="24"/>
                <w:szCs w:val="24"/>
              </w:rPr>
              <w:t>Волкова С.И. Математика. Проверочные работы. М.: «Просвещение».</w:t>
            </w:r>
          </w:p>
        </w:tc>
      </w:tr>
      <w:tr w:rsidR="00763935" w:rsidRPr="0069776F" w:rsidTr="0069776F">
        <w:tc>
          <w:tcPr>
            <w:tcW w:w="2376" w:type="dxa"/>
            <w:vMerge/>
          </w:tcPr>
          <w:p w:rsidR="00763935" w:rsidRPr="0069776F" w:rsidRDefault="00763935" w:rsidP="006977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195" w:type="dxa"/>
          </w:tcPr>
          <w:p w:rsidR="00763935" w:rsidRPr="0069776F" w:rsidRDefault="00763935" w:rsidP="006977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76F">
              <w:rPr>
                <w:rFonts w:ascii="Times New Roman" w:hAnsi="Times New Roman"/>
                <w:sz w:val="24"/>
                <w:szCs w:val="24"/>
              </w:rPr>
              <w:t>Контрольно-измерительные материалы. Математика. / Сост. Т.Н.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776F">
              <w:rPr>
                <w:rFonts w:ascii="Times New Roman" w:hAnsi="Times New Roman"/>
                <w:sz w:val="24"/>
                <w:szCs w:val="24"/>
              </w:rPr>
              <w:t>Ситникова. М.: ВАКО, 2010.</w:t>
            </w:r>
          </w:p>
        </w:tc>
      </w:tr>
    </w:tbl>
    <w:p w:rsidR="00763935" w:rsidRPr="0069776F" w:rsidRDefault="00763935" w:rsidP="0069776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763935" w:rsidRPr="0069776F" w:rsidRDefault="00763935" w:rsidP="0069776F">
      <w:pPr>
        <w:shd w:val="clear" w:color="auto" w:fill="FFFFFF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763935" w:rsidRDefault="00763935" w:rsidP="0069776F">
      <w:pPr>
        <w:shd w:val="clear" w:color="auto" w:fill="FFFFFF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Раздел 2. </w:t>
      </w:r>
      <w:r w:rsidRPr="0069776F">
        <w:rPr>
          <w:rFonts w:ascii="Times New Roman" w:hAnsi="Times New Roman"/>
          <w:b/>
          <w:sz w:val="24"/>
          <w:szCs w:val="24"/>
          <w:lang w:eastAsia="en-US"/>
        </w:rPr>
        <w:t>ОБЩАЯ ХАРАКТЕРИСТИКА КУРСА.</w:t>
      </w:r>
    </w:p>
    <w:p w:rsidR="00763935" w:rsidRPr="0069776F" w:rsidRDefault="00763935" w:rsidP="0069776F">
      <w:pPr>
        <w:shd w:val="clear" w:color="auto" w:fill="FFFFFF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763935" w:rsidRPr="00B5227B" w:rsidRDefault="00763935" w:rsidP="00B5227B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B5227B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763935" w:rsidRPr="00B5227B" w:rsidRDefault="00763935" w:rsidP="00B5227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sz w:val="24"/>
          <w:szCs w:val="24"/>
        </w:rPr>
        <w:t xml:space="preserve">Курс математики для начальной школы I-IV классов является частью единого непрерывного курса математики I – IX классов, который разрабатывается с позиций комплексного развития личности ученика, гуманизации и гуманитаризации математического образования. </w:t>
      </w:r>
    </w:p>
    <w:p w:rsidR="00763935" w:rsidRPr="00B5227B" w:rsidRDefault="00763935" w:rsidP="00B5227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sz w:val="24"/>
          <w:szCs w:val="24"/>
        </w:rPr>
        <w:t xml:space="preserve"> Начальный курс математики – курс интегрированный: в нём объединены арифметический, алгебраический и геометрический материалы. При этом основу начального курса составляют представления о натуральном числе и нуле, о четырёх арифметических действиях с целыми неотрицательными числами и важнейших их свойствах, а так же основанное на этих знаниях осознанное и прочное усвоение приёмов устных и письменных вычислений. </w:t>
      </w:r>
    </w:p>
    <w:p w:rsidR="00763935" w:rsidRPr="00B5227B" w:rsidRDefault="00763935" w:rsidP="00B5227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sz w:val="24"/>
          <w:szCs w:val="24"/>
        </w:rPr>
        <w:t xml:space="preserve"> Наряду с этим, важное место в курсе занимает ознакомление с величинами и их измерением. Курс предполагает также формирование у детей пространственных представлений, ознакомление обучающихся с различными геометрическими фигурами и некоторыми их свойствами, с простейшими чертёжными и измерительными приборами. Изучение математики должно создать прочную основу для дальнейшего обучения этому предмету. </w:t>
      </w:r>
    </w:p>
    <w:p w:rsidR="00763935" w:rsidRPr="00B5227B" w:rsidRDefault="00763935" w:rsidP="00B5227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sz w:val="24"/>
          <w:szCs w:val="24"/>
        </w:rPr>
        <w:t xml:space="preserve"> Рабочая программа предусматривает раскрытие взаимосвязи между компонентами и результатами действий. Важнейшее значение придается умению сопоставлять, сравнивать, противопоставлять, устанавливать причинно-следственные связи, логически мыслить, выяснять сходства и различия в рассматриваемых фактах, применять знания в практической деятельности, решать нестандартные задачи. С этой целью материал сгруппирован так, что изучение связанных между собой понятий, действий, задач сближено во времени. </w:t>
      </w:r>
    </w:p>
    <w:p w:rsidR="00763935" w:rsidRPr="00B5227B" w:rsidRDefault="00763935" w:rsidP="00B5227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sz w:val="24"/>
          <w:szCs w:val="24"/>
        </w:rPr>
        <w:t xml:space="preserve"> Концентрическое построение курса, связанное с последовательным расширением области чисел, позволяет соблюсти необходимую постепенность в нарастании трудности учебного материала и создаёт хорошие условия для совершенствования формируемых знаний, умений и навыков.</w:t>
      </w:r>
    </w:p>
    <w:p w:rsidR="00763935" w:rsidRPr="00B5227B" w:rsidRDefault="00763935" w:rsidP="00B5227B">
      <w:pPr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B5227B">
        <w:rPr>
          <w:rFonts w:ascii="Times New Roman" w:hAnsi="Times New Roman"/>
          <w:b/>
          <w:sz w:val="24"/>
          <w:szCs w:val="24"/>
        </w:rPr>
        <w:t>Цели программы:</w:t>
      </w:r>
    </w:p>
    <w:p w:rsidR="00763935" w:rsidRPr="00B5227B" w:rsidRDefault="00763935" w:rsidP="00B5227B">
      <w:pPr>
        <w:pStyle w:val="ListParagraph"/>
        <w:numPr>
          <w:ilvl w:val="0"/>
          <w:numId w:val="12"/>
        </w:numPr>
        <w:jc w:val="both"/>
      </w:pPr>
      <w:r w:rsidRPr="00B5227B">
        <w:rPr>
          <w:b/>
        </w:rPr>
        <w:t>развитие</w:t>
      </w:r>
      <w:r w:rsidRPr="00B5227B">
        <w:t xml:space="preserve"> 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продолжение образования;</w:t>
      </w:r>
    </w:p>
    <w:p w:rsidR="00763935" w:rsidRPr="00B5227B" w:rsidRDefault="00763935" w:rsidP="00B5227B">
      <w:pPr>
        <w:pStyle w:val="ListParagraph"/>
        <w:numPr>
          <w:ilvl w:val="0"/>
          <w:numId w:val="12"/>
        </w:numPr>
        <w:jc w:val="both"/>
      </w:pPr>
      <w:r w:rsidRPr="00B5227B">
        <w:rPr>
          <w:b/>
        </w:rPr>
        <w:t xml:space="preserve">освоение </w:t>
      </w:r>
      <w:r w:rsidRPr="00B5227B">
        <w:t>основ математических знаний, формирование первоначальных представлений о математике;</w:t>
      </w:r>
    </w:p>
    <w:p w:rsidR="00763935" w:rsidRPr="00B5227B" w:rsidRDefault="00763935" w:rsidP="00B5227B">
      <w:pPr>
        <w:pStyle w:val="ListParagraph"/>
        <w:numPr>
          <w:ilvl w:val="0"/>
          <w:numId w:val="12"/>
        </w:numPr>
        <w:jc w:val="both"/>
      </w:pPr>
      <w:r w:rsidRPr="00B5227B">
        <w:rPr>
          <w:b/>
        </w:rPr>
        <w:t xml:space="preserve">воспитание </w:t>
      </w:r>
      <w:r w:rsidRPr="00B5227B">
        <w:t>интереса к математике, стремления использовать математические знания в повседневной жизни.</w:t>
      </w:r>
    </w:p>
    <w:p w:rsidR="00763935" w:rsidRPr="00B5227B" w:rsidRDefault="00763935" w:rsidP="00B5227B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763935" w:rsidRPr="00B5227B" w:rsidRDefault="00763935" w:rsidP="00B5227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b/>
          <w:sz w:val="24"/>
          <w:szCs w:val="24"/>
        </w:rPr>
        <w:t>Основные задачи программы:</w:t>
      </w:r>
    </w:p>
    <w:p w:rsidR="00763935" w:rsidRPr="00B5227B" w:rsidRDefault="00763935" w:rsidP="00B5227B">
      <w:pPr>
        <w:pStyle w:val="ListParagraph"/>
        <w:numPr>
          <w:ilvl w:val="0"/>
          <w:numId w:val="14"/>
        </w:numPr>
        <w:jc w:val="both"/>
      </w:pPr>
      <w:r w:rsidRPr="00B5227B">
        <w:t>специальная подготовка учащихся к восприятию новых и трудных тем;</w:t>
      </w:r>
    </w:p>
    <w:p w:rsidR="00763935" w:rsidRPr="00B5227B" w:rsidRDefault="00763935" w:rsidP="00B5227B">
      <w:pPr>
        <w:pStyle w:val="ListParagraph"/>
        <w:numPr>
          <w:ilvl w:val="0"/>
          <w:numId w:val="14"/>
        </w:numPr>
        <w:jc w:val="both"/>
      </w:pPr>
      <w:r w:rsidRPr="00B5227B">
        <w:t>обучение поэтапным действиям (в материализованной форме, в речевом плане без наглядных опор, в умственном плане);</w:t>
      </w:r>
    </w:p>
    <w:p w:rsidR="00763935" w:rsidRPr="00B5227B" w:rsidRDefault="00763935" w:rsidP="00B5227B">
      <w:pPr>
        <w:pStyle w:val="ListParagraph"/>
        <w:numPr>
          <w:ilvl w:val="0"/>
          <w:numId w:val="14"/>
        </w:numPr>
        <w:jc w:val="both"/>
      </w:pPr>
      <w:r w:rsidRPr="00B5227B">
        <w:t>развитие общеинтеллектуальных умений и навыков;</w:t>
      </w:r>
    </w:p>
    <w:p w:rsidR="00763935" w:rsidRPr="00B5227B" w:rsidRDefault="00763935" w:rsidP="00B5227B">
      <w:pPr>
        <w:pStyle w:val="ListParagraph"/>
        <w:numPr>
          <w:ilvl w:val="0"/>
          <w:numId w:val="14"/>
        </w:numPr>
        <w:jc w:val="both"/>
      </w:pPr>
      <w:r w:rsidRPr="00B5227B">
        <w:t>активизация познавательной деятельности, развитие зритель</w:t>
      </w:r>
      <w:r w:rsidRPr="00B5227B">
        <w:softHyphen/>
        <w:t>ного и слухового восприятия;</w:t>
      </w:r>
    </w:p>
    <w:p w:rsidR="00763935" w:rsidRPr="00B5227B" w:rsidRDefault="00763935" w:rsidP="00B5227B">
      <w:pPr>
        <w:pStyle w:val="ListParagraph"/>
        <w:numPr>
          <w:ilvl w:val="0"/>
          <w:numId w:val="14"/>
        </w:numPr>
        <w:jc w:val="both"/>
      </w:pPr>
      <w:r w:rsidRPr="00B5227B">
        <w:t>активизация словаря учащихся в единстве с формированием математических понятий;</w:t>
      </w:r>
    </w:p>
    <w:p w:rsidR="00763935" w:rsidRPr="00B5227B" w:rsidRDefault="00763935" w:rsidP="00B5227B">
      <w:pPr>
        <w:pStyle w:val="ListParagraph"/>
        <w:numPr>
          <w:ilvl w:val="0"/>
          <w:numId w:val="14"/>
        </w:numPr>
        <w:jc w:val="both"/>
      </w:pPr>
      <w:r w:rsidRPr="00B5227B">
        <w:t>воспитание положительной учебной мотивации, формирова</w:t>
      </w:r>
      <w:r w:rsidRPr="00B5227B">
        <w:softHyphen/>
        <w:t>ние интереса к математике;</w:t>
      </w:r>
    </w:p>
    <w:p w:rsidR="00763935" w:rsidRPr="00B5227B" w:rsidRDefault="00763935" w:rsidP="00B5227B">
      <w:pPr>
        <w:pStyle w:val="ListParagraph"/>
        <w:numPr>
          <w:ilvl w:val="0"/>
          <w:numId w:val="14"/>
        </w:numPr>
        <w:jc w:val="both"/>
      </w:pPr>
      <w:r w:rsidRPr="00B5227B">
        <w:t>развитие навыков самоконтроля, формирование навыков учебной деятельности.</w:t>
      </w:r>
    </w:p>
    <w:p w:rsidR="00763935" w:rsidRPr="00B5227B" w:rsidRDefault="00763935" w:rsidP="00B5227B">
      <w:pPr>
        <w:pStyle w:val="ListParagraph"/>
        <w:numPr>
          <w:ilvl w:val="0"/>
          <w:numId w:val="14"/>
        </w:numPr>
        <w:jc w:val="both"/>
      </w:pPr>
      <w:r w:rsidRPr="00B5227B">
        <w:t>обязанности по поиску информации, проявлять инициативу и самостоятельность.</w:t>
      </w:r>
    </w:p>
    <w:p w:rsidR="00763935" w:rsidRPr="00B5227B" w:rsidRDefault="00763935" w:rsidP="00B5227B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5227B">
        <w:rPr>
          <w:rFonts w:ascii="Times New Roman" w:hAnsi="Times New Roman"/>
          <w:b/>
          <w:sz w:val="24"/>
          <w:szCs w:val="24"/>
        </w:rPr>
        <w:t xml:space="preserve">Основным принципом обучения </w:t>
      </w:r>
    </w:p>
    <w:p w:rsidR="00763935" w:rsidRPr="00B5227B" w:rsidRDefault="00763935" w:rsidP="00B5227B">
      <w:pPr>
        <w:pStyle w:val="ListParagraph"/>
        <w:numPr>
          <w:ilvl w:val="0"/>
          <w:numId w:val="15"/>
        </w:numPr>
      </w:pPr>
      <w:r w:rsidRPr="00B5227B">
        <w:t xml:space="preserve">современность научно-идейного содержания; </w:t>
      </w:r>
    </w:p>
    <w:p w:rsidR="00763935" w:rsidRPr="00B5227B" w:rsidRDefault="00763935" w:rsidP="00B5227B">
      <w:pPr>
        <w:pStyle w:val="ListParagraph"/>
        <w:numPr>
          <w:ilvl w:val="0"/>
          <w:numId w:val="15"/>
        </w:numPr>
      </w:pPr>
      <w:r w:rsidRPr="00B5227B">
        <w:t xml:space="preserve">интересное преподавание; </w:t>
      </w:r>
    </w:p>
    <w:p w:rsidR="00763935" w:rsidRPr="00B5227B" w:rsidRDefault="00763935" w:rsidP="00B5227B">
      <w:pPr>
        <w:pStyle w:val="ListParagraph"/>
        <w:numPr>
          <w:ilvl w:val="0"/>
          <w:numId w:val="15"/>
        </w:numPr>
      </w:pPr>
      <w:r w:rsidRPr="00B5227B">
        <w:t xml:space="preserve">активизация учения; </w:t>
      </w:r>
    </w:p>
    <w:p w:rsidR="00763935" w:rsidRPr="00B5227B" w:rsidRDefault="00763935" w:rsidP="00B5227B">
      <w:pPr>
        <w:pStyle w:val="ListParagraph"/>
        <w:numPr>
          <w:ilvl w:val="0"/>
          <w:numId w:val="15"/>
        </w:numPr>
      </w:pPr>
      <w:r w:rsidRPr="00B5227B">
        <w:t>сознательность обучения;</w:t>
      </w:r>
    </w:p>
    <w:p w:rsidR="00763935" w:rsidRPr="00B5227B" w:rsidRDefault="00763935" w:rsidP="00B5227B">
      <w:pPr>
        <w:pStyle w:val="ListParagraph"/>
        <w:numPr>
          <w:ilvl w:val="0"/>
          <w:numId w:val="15"/>
        </w:numPr>
      </w:pPr>
      <w:r w:rsidRPr="00B5227B">
        <w:t>интеллектуально - развивающее обучение;</w:t>
      </w:r>
    </w:p>
    <w:p w:rsidR="00763935" w:rsidRPr="00B5227B" w:rsidRDefault="00763935" w:rsidP="00B5227B">
      <w:pPr>
        <w:pStyle w:val="ListParagraph"/>
        <w:numPr>
          <w:ilvl w:val="0"/>
          <w:numId w:val="15"/>
        </w:numPr>
      </w:pPr>
      <w:r w:rsidRPr="00B5227B">
        <w:t>обучение на оптимально высокой степени трудности;</w:t>
      </w:r>
    </w:p>
    <w:p w:rsidR="00763935" w:rsidRPr="00B5227B" w:rsidRDefault="00763935" w:rsidP="00B5227B">
      <w:pPr>
        <w:pStyle w:val="ListParagraph"/>
        <w:numPr>
          <w:ilvl w:val="0"/>
          <w:numId w:val="15"/>
        </w:numPr>
      </w:pPr>
      <w:r w:rsidRPr="00B5227B">
        <w:t xml:space="preserve">прочность усвоения математических знаний, умений и навыков; </w:t>
      </w:r>
    </w:p>
    <w:p w:rsidR="00763935" w:rsidRPr="00B5227B" w:rsidRDefault="00763935" w:rsidP="00B5227B">
      <w:pPr>
        <w:pStyle w:val="ListParagraph"/>
        <w:numPr>
          <w:ilvl w:val="0"/>
          <w:numId w:val="15"/>
        </w:numPr>
      </w:pPr>
      <w:r w:rsidRPr="00B5227B">
        <w:t xml:space="preserve">индивидуализация обучения; </w:t>
      </w:r>
    </w:p>
    <w:p w:rsidR="00763935" w:rsidRPr="00B5227B" w:rsidRDefault="00763935" w:rsidP="00B5227B">
      <w:pPr>
        <w:pStyle w:val="ListParagraph"/>
        <w:numPr>
          <w:ilvl w:val="0"/>
          <w:numId w:val="15"/>
        </w:numPr>
      </w:pPr>
      <w:r w:rsidRPr="00B5227B">
        <w:t xml:space="preserve">интенсивное развитие математических способностей; </w:t>
      </w:r>
    </w:p>
    <w:p w:rsidR="00763935" w:rsidRPr="00B5227B" w:rsidRDefault="00763935" w:rsidP="00B5227B">
      <w:pPr>
        <w:pStyle w:val="ListParagraph"/>
        <w:numPr>
          <w:ilvl w:val="0"/>
          <w:numId w:val="15"/>
        </w:numPr>
      </w:pPr>
      <w:r w:rsidRPr="00B5227B">
        <w:t>воспитывающий характер обучения математике.</w:t>
      </w:r>
    </w:p>
    <w:p w:rsidR="00763935" w:rsidRPr="00B5227B" w:rsidRDefault="00763935" w:rsidP="00B5227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b/>
          <w:sz w:val="24"/>
          <w:szCs w:val="24"/>
        </w:rPr>
        <w:t xml:space="preserve">Основной формой организации образовательного процесса </w:t>
      </w:r>
      <w:r w:rsidRPr="00B5227B">
        <w:rPr>
          <w:rFonts w:ascii="Times New Roman" w:hAnsi="Times New Roman"/>
          <w:sz w:val="24"/>
          <w:szCs w:val="24"/>
        </w:rPr>
        <w:t>является</w:t>
      </w:r>
    </w:p>
    <w:p w:rsidR="00763935" w:rsidRPr="00B5227B" w:rsidRDefault="00763935" w:rsidP="00B522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sz w:val="24"/>
          <w:szCs w:val="24"/>
        </w:rPr>
        <w:t>традиционный урок, обобщающий урок, урок-зачёт; фронтальная, групповая, индивидуальная работа, работа в парах.</w:t>
      </w:r>
    </w:p>
    <w:p w:rsidR="00763935" w:rsidRPr="00B5227B" w:rsidRDefault="00763935" w:rsidP="00B5227B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5227B">
        <w:rPr>
          <w:rFonts w:ascii="Times New Roman" w:hAnsi="Times New Roman"/>
          <w:sz w:val="24"/>
          <w:szCs w:val="24"/>
        </w:rPr>
        <w:t xml:space="preserve">Для реализации рабочей программы используются следующие </w:t>
      </w:r>
      <w:r w:rsidRPr="00B5227B">
        <w:rPr>
          <w:rFonts w:ascii="Times New Roman" w:hAnsi="Times New Roman"/>
          <w:b/>
          <w:sz w:val="24"/>
          <w:szCs w:val="24"/>
        </w:rPr>
        <w:t>технологии</w:t>
      </w:r>
      <w:r w:rsidRPr="00B5227B">
        <w:rPr>
          <w:rFonts w:ascii="Times New Roman" w:hAnsi="Times New Roman"/>
          <w:sz w:val="24"/>
          <w:szCs w:val="24"/>
        </w:rPr>
        <w:t xml:space="preserve"> </w:t>
      </w:r>
      <w:r w:rsidRPr="00B5227B">
        <w:rPr>
          <w:rFonts w:ascii="Times New Roman" w:hAnsi="Times New Roman"/>
          <w:b/>
          <w:sz w:val="24"/>
          <w:szCs w:val="24"/>
        </w:rPr>
        <w:t>обучения</w:t>
      </w:r>
      <w:r w:rsidRPr="00B5227B">
        <w:rPr>
          <w:rFonts w:ascii="Times New Roman" w:hAnsi="Times New Roman"/>
          <w:sz w:val="24"/>
          <w:szCs w:val="24"/>
        </w:rPr>
        <w:t xml:space="preserve">: </w:t>
      </w:r>
    </w:p>
    <w:p w:rsidR="00763935" w:rsidRPr="00B5227B" w:rsidRDefault="00763935" w:rsidP="00B5227B">
      <w:pPr>
        <w:pStyle w:val="ListParagraph"/>
        <w:numPr>
          <w:ilvl w:val="0"/>
          <w:numId w:val="13"/>
        </w:numPr>
        <w:jc w:val="both"/>
      </w:pPr>
      <w:r w:rsidRPr="00B5227B">
        <w:t>технология метода обучения в сотрудничестве (обучение в малых группах);</w:t>
      </w:r>
    </w:p>
    <w:p w:rsidR="00763935" w:rsidRPr="00B5227B" w:rsidRDefault="00763935" w:rsidP="00B5227B">
      <w:pPr>
        <w:pStyle w:val="ListParagraph"/>
        <w:numPr>
          <w:ilvl w:val="0"/>
          <w:numId w:val="13"/>
        </w:numPr>
        <w:jc w:val="both"/>
      </w:pPr>
      <w:r w:rsidRPr="00B5227B">
        <w:t>технология метода проектов (это процесс организуется на основе совместного труда, сотрудничества учеников и учителя; позволяет детям овладеть умением самостоятельно искать, исследовать);</w:t>
      </w:r>
    </w:p>
    <w:p w:rsidR="00763935" w:rsidRPr="00B5227B" w:rsidRDefault="00763935" w:rsidP="00B5227B">
      <w:pPr>
        <w:pStyle w:val="ListParagraph"/>
        <w:numPr>
          <w:ilvl w:val="0"/>
          <w:numId w:val="13"/>
        </w:numPr>
        <w:jc w:val="both"/>
      </w:pPr>
      <w:r w:rsidRPr="00B5227B">
        <w:t xml:space="preserve">игровая, </w:t>
      </w:r>
    </w:p>
    <w:p w:rsidR="00763935" w:rsidRPr="00B5227B" w:rsidRDefault="00763935" w:rsidP="00B5227B">
      <w:pPr>
        <w:pStyle w:val="ListParagraph"/>
        <w:numPr>
          <w:ilvl w:val="0"/>
          <w:numId w:val="13"/>
        </w:numPr>
        <w:jc w:val="both"/>
      </w:pPr>
      <w:r w:rsidRPr="00B5227B">
        <w:t>тестовая,</w:t>
      </w:r>
    </w:p>
    <w:p w:rsidR="00763935" w:rsidRPr="00B5227B" w:rsidRDefault="00763935" w:rsidP="00B5227B">
      <w:pPr>
        <w:pStyle w:val="ListParagraph"/>
        <w:numPr>
          <w:ilvl w:val="0"/>
          <w:numId w:val="13"/>
        </w:numPr>
        <w:jc w:val="both"/>
      </w:pPr>
      <w:r w:rsidRPr="00B5227B">
        <w:t xml:space="preserve"> разноуровневая</w:t>
      </w:r>
    </w:p>
    <w:p w:rsidR="00763935" w:rsidRPr="00B5227B" w:rsidRDefault="00763935" w:rsidP="00B522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5227B">
        <w:rPr>
          <w:rFonts w:ascii="Times New Roman" w:hAnsi="Times New Roman"/>
          <w:b/>
          <w:sz w:val="24"/>
          <w:szCs w:val="24"/>
        </w:rPr>
        <w:t>Механизмы формирования ключевых компетенций обучающихся:</w:t>
      </w:r>
    </w:p>
    <w:p w:rsidR="00763935" w:rsidRPr="00B5227B" w:rsidRDefault="00763935" w:rsidP="00B5227B">
      <w:pPr>
        <w:spacing w:after="0" w:line="240" w:lineRule="auto"/>
        <w:ind w:firstLine="360"/>
        <w:jc w:val="both"/>
        <w:rPr>
          <w:rFonts w:ascii="Times New Roman" w:hAnsi="Times New Roman"/>
          <w:i/>
          <w:sz w:val="24"/>
          <w:szCs w:val="24"/>
        </w:rPr>
      </w:pPr>
      <w:r w:rsidRPr="00B5227B">
        <w:rPr>
          <w:rFonts w:ascii="Times New Roman" w:hAnsi="Times New Roman"/>
          <w:i/>
          <w:sz w:val="24"/>
          <w:szCs w:val="24"/>
        </w:rPr>
        <w:t>ролевые игры, дискуссии, групповая работа, индивидуальная работа, игротека</w:t>
      </w:r>
    </w:p>
    <w:p w:rsidR="00763935" w:rsidRPr="00B5227B" w:rsidRDefault="00763935" w:rsidP="00B522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5227B">
        <w:rPr>
          <w:rFonts w:ascii="Times New Roman" w:hAnsi="Times New Roman"/>
          <w:b/>
          <w:sz w:val="24"/>
          <w:szCs w:val="24"/>
        </w:rPr>
        <w:t>Ценностно-смысловая компетенция</w:t>
      </w:r>
    </w:p>
    <w:p w:rsidR="00763935" w:rsidRPr="00B5227B" w:rsidRDefault="00763935" w:rsidP="00B522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sz w:val="24"/>
          <w:szCs w:val="24"/>
        </w:rPr>
        <w:t>Ученик должен четко для себя представлять, что и как он изучает сегодня, на следующем занятии и каким образом он сможет использовать полученные знания в последующей жизни. Для развития этого вида компетентности можно применять следующие приемы.</w:t>
      </w:r>
    </w:p>
    <w:p w:rsidR="00763935" w:rsidRPr="00B5227B" w:rsidRDefault="00763935" w:rsidP="00B522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5227B">
        <w:rPr>
          <w:rFonts w:ascii="Times New Roman" w:hAnsi="Times New Roman"/>
          <w:b/>
          <w:sz w:val="24"/>
          <w:szCs w:val="24"/>
        </w:rPr>
        <w:t>Общекультурная компетенция</w:t>
      </w:r>
    </w:p>
    <w:p w:rsidR="00763935" w:rsidRPr="00B5227B" w:rsidRDefault="00763935" w:rsidP="00B522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sz w:val="24"/>
          <w:szCs w:val="24"/>
        </w:rPr>
        <w:t xml:space="preserve">Использование материала из других наук на уроках математики, и использование понятий и методов математики на других уроках и в жизни. Очень часто ученики, уверенно используя какие-то умения на одном предмете, далеко не всегда смогут применить его на другой дисциплине. На уроках математики учитель может помочь ребенку прояснить задачу, выделить предметную составляющую, показать применение известных способов в новой ситуации. Например, при решении текстовых задач с помощью систем уравнений на уроках физики и химии дети испытывали трудности. Причины – сложно построить математическую модель процесса, присутствие непривычных символов, непонимание условия задачи, ее особенностей, стратегии ее решения, неспособность применить математический аппарат в новых обозначениях. </w:t>
      </w:r>
    </w:p>
    <w:p w:rsidR="00763935" w:rsidRPr="00B5227B" w:rsidRDefault="00763935" w:rsidP="00B522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5227B">
        <w:rPr>
          <w:rFonts w:ascii="Times New Roman" w:hAnsi="Times New Roman"/>
          <w:b/>
          <w:sz w:val="24"/>
          <w:szCs w:val="24"/>
        </w:rPr>
        <w:t>Учебно-познавательная компетенция</w:t>
      </w:r>
    </w:p>
    <w:p w:rsidR="00763935" w:rsidRPr="00B5227B" w:rsidRDefault="00763935" w:rsidP="00B522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sz w:val="24"/>
          <w:szCs w:val="24"/>
        </w:rPr>
        <w:t>Познавательный интерес является основой положительного отношения к учению. Под его влиянием у человека постоянно возникают вопросы, ответы на которые он сам постоянно и активно ищет. При этом поисковая деятельность школьника совершается с увлечением, он испытывает эмоциональный подъем, радость от удачи. Познавательный интерес – это один из важнейших мотивов обучения школьников. Активизация познавательной деятельности ученика без развития его познавательного интереса не только трудна, но практически и невозможна. Особенно эффективно данный вид компетентности развивается при решении нестандартных, занимательных, исторических задач, задач-фокусов, а так же при проблемном способе изложения новой темы: учитель создает такую ситуацию, чтобы проблема опиралась на личный опыт ребенка.</w:t>
      </w:r>
    </w:p>
    <w:p w:rsidR="00763935" w:rsidRPr="00B5227B" w:rsidRDefault="00763935" w:rsidP="00B522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sz w:val="24"/>
          <w:szCs w:val="24"/>
        </w:rPr>
        <w:t>Механизмы формирования ключевых компетенций обучающихся.</w:t>
      </w:r>
    </w:p>
    <w:p w:rsidR="00763935" w:rsidRPr="00B5227B" w:rsidRDefault="00763935" w:rsidP="00B522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5227B">
        <w:rPr>
          <w:rFonts w:ascii="Times New Roman" w:hAnsi="Times New Roman"/>
          <w:b/>
          <w:sz w:val="24"/>
          <w:szCs w:val="24"/>
        </w:rPr>
        <w:t>Информационная компетенция</w:t>
      </w:r>
    </w:p>
    <w:p w:rsidR="00763935" w:rsidRPr="00B5227B" w:rsidRDefault="00763935" w:rsidP="00B522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sz w:val="24"/>
          <w:szCs w:val="24"/>
        </w:rPr>
        <w:t>Обращение к примерам из жизни дает учителю возможность формировать у учащихся информационную компетенцию.</w:t>
      </w:r>
    </w:p>
    <w:p w:rsidR="00763935" w:rsidRPr="00B5227B" w:rsidRDefault="00763935" w:rsidP="00B522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sz w:val="24"/>
          <w:szCs w:val="24"/>
        </w:rPr>
        <w:t>Коммуникативная компетенция</w:t>
      </w:r>
    </w:p>
    <w:p w:rsidR="00763935" w:rsidRPr="00B5227B" w:rsidRDefault="00763935" w:rsidP="00B522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sz w:val="24"/>
          <w:szCs w:val="24"/>
        </w:rPr>
        <w:t xml:space="preserve">Коммуникативная компетенция не является новой в школьной системе обучения, т.к. её реализация подразумевает использование различных коллективных (коммуникативных) приёмов работы (таких, как дискуссия, групповая работа, парная работа, при разборе задачи диалог с учителем или соседом по парте и др.). </w:t>
      </w:r>
    </w:p>
    <w:p w:rsidR="00763935" w:rsidRPr="00B5227B" w:rsidRDefault="00763935" w:rsidP="00B522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5227B">
        <w:rPr>
          <w:rFonts w:ascii="Times New Roman" w:hAnsi="Times New Roman"/>
          <w:b/>
          <w:sz w:val="24"/>
          <w:szCs w:val="24"/>
        </w:rPr>
        <w:t>Социально-трудовая компетенция</w:t>
      </w:r>
    </w:p>
    <w:p w:rsidR="00763935" w:rsidRPr="00B5227B" w:rsidRDefault="00763935" w:rsidP="00B522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sz w:val="24"/>
          <w:szCs w:val="24"/>
        </w:rPr>
        <w:t>Данная компетентность подразумевает овладение детьми теми предметными знаниями, умениями и навыками, которые они будут использовать непосредственно в своей дальнейшей жизнедеятельности.</w:t>
      </w:r>
    </w:p>
    <w:p w:rsidR="00763935" w:rsidRPr="00B5227B" w:rsidRDefault="00763935" w:rsidP="00B522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sz w:val="24"/>
          <w:szCs w:val="24"/>
        </w:rPr>
        <w:t>Компетенция личного самосовершенствования</w:t>
      </w:r>
    </w:p>
    <w:p w:rsidR="00763935" w:rsidRPr="00B5227B" w:rsidRDefault="00763935" w:rsidP="00B522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sz w:val="24"/>
          <w:szCs w:val="24"/>
        </w:rPr>
        <w:t>Опираясь на классификацию компетенций А. В. Хуторского, для воспитания данного вида компетенции подходят задачи на развитие навыков самоконтроля, в этом помогают задачи, содержащие информативную часть, влияющую на самосознание детей</w:t>
      </w:r>
    </w:p>
    <w:p w:rsidR="00763935" w:rsidRPr="00B5227B" w:rsidRDefault="00763935" w:rsidP="00B5227B">
      <w:pPr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763935" w:rsidRPr="00B5227B" w:rsidRDefault="00763935" w:rsidP="00B5227B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b/>
          <w:sz w:val="24"/>
          <w:szCs w:val="24"/>
        </w:rPr>
        <w:t>Виды и формы контроля:</w:t>
      </w:r>
      <w:r w:rsidRPr="00B5227B">
        <w:rPr>
          <w:rFonts w:ascii="Times New Roman" w:hAnsi="Times New Roman"/>
          <w:sz w:val="24"/>
          <w:szCs w:val="24"/>
        </w:rPr>
        <w:t xml:space="preserve"> фронтальный опрос, самостоятельная работа, индивидуальная работа по карточкам, тестирование, проверочная работа.</w:t>
      </w:r>
    </w:p>
    <w:p w:rsidR="00763935" w:rsidRPr="00B5227B" w:rsidRDefault="00763935" w:rsidP="00B5227B">
      <w:pPr>
        <w:shd w:val="clear" w:color="auto" w:fill="FFFFFF"/>
        <w:spacing w:after="0"/>
        <w:ind w:firstLine="360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763935" w:rsidRPr="00B5227B" w:rsidRDefault="00763935" w:rsidP="00B5227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b/>
          <w:sz w:val="24"/>
          <w:szCs w:val="24"/>
        </w:rPr>
        <w:t>Планируемый уровень подготовки обучающихся</w:t>
      </w:r>
      <w:r w:rsidRPr="00B5227B">
        <w:rPr>
          <w:rFonts w:ascii="Times New Roman" w:hAnsi="Times New Roman"/>
          <w:sz w:val="24"/>
          <w:szCs w:val="24"/>
        </w:rPr>
        <w:t>:</w:t>
      </w:r>
    </w:p>
    <w:p w:rsidR="00763935" w:rsidRPr="00B5227B" w:rsidRDefault="00763935" w:rsidP="00B5227B">
      <w:pPr>
        <w:pStyle w:val="ListParagraph"/>
        <w:numPr>
          <w:ilvl w:val="0"/>
          <w:numId w:val="16"/>
        </w:numPr>
      </w:pPr>
      <w:r w:rsidRPr="00B5227B">
        <w:t xml:space="preserve">младший школьник получит представление о натуральном числе и нуле, о нумерации чисел в десятичной системе счисления; </w:t>
      </w:r>
    </w:p>
    <w:p w:rsidR="00763935" w:rsidRPr="00B5227B" w:rsidRDefault="00763935" w:rsidP="00B5227B">
      <w:pPr>
        <w:pStyle w:val="ListParagraph"/>
        <w:numPr>
          <w:ilvl w:val="0"/>
          <w:numId w:val="16"/>
        </w:numPr>
      </w:pPr>
      <w:r w:rsidRPr="00B5227B">
        <w:t>научится выполнять устно и письменно арифметические действия с числами;</w:t>
      </w:r>
    </w:p>
    <w:p w:rsidR="00763935" w:rsidRPr="00B5227B" w:rsidRDefault="00763935" w:rsidP="00B5227B">
      <w:pPr>
        <w:pStyle w:val="ListParagraph"/>
        <w:numPr>
          <w:ilvl w:val="0"/>
          <w:numId w:val="16"/>
        </w:numPr>
      </w:pPr>
      <w:r w:rsidRPr="00B5227B">
        <w:t>научится находить неизвестный компонент арифметического действия;</w:t>
      </w:r>
    </w:p>
    <w:p w:rsidR="00763935" w:rsidRPr="00B5227B" w:rsidRDefault="00763935" w:rsidP="00B5227B">
      <w:pPr>
        <w:pStyle w:val="ListParagraph"/>
        <w:numPr>
          <w:ilvl w:val="0"/>
          <w:numId w:val="16"/>
        </w:numPr>
      </w:pPr>
      <w:r w:rsidRPr="00B5227B">
        <w:t>усвоит смысл отношений «больше (меньше) на …», «больше (меньше) в … раз», правила порядка выполнения действий в числовых выражениях;</w:t>
      </w:r>
    </w:p>
    <w:p w:rsidR="00763935" w:rsidRPr="00B5227B" w:rsidRDefault="00763935" w:rsidP="00B5227B">
      <w:pPr>
        <w:pStyle w:val="ListParagraph"/>
        <w:numPr>
          <w:ilvl w:val="0"/>
          <w:numId w:val="16"/>
        </w:numPr>
      </w:pPr>
      <w:r w:rsidRPr="00B5227B">
        <w:t>получит представление о величинах, геометрических фигурах;</w:t>
      </w:r>
    </w:p>
    <w:p w:rsidR="00763935" w:rsidRPr="00B5227B" w:rsidRDefault="00763935" w:rsidP="00B5227B">
      <w:pPr>
        <w:pStyle w:val="ListParagraph"/>
        <w:numPr>
          <w:ilvl w:val="0"/>
          <w:numId w:val="16"/>
        </w:numPr>
      </w:pPr>
      <w:r w:rsidRPr="00B5227B">
        <w:t>научится решать несложные текстовые задачи.</w:t>
      </w:r>
    </w:p>
    <w:p w:rsidR="00763935" w:rsidRPr="00B5227B" w:rsidRDefault="00763935" w:rsidP="00B5227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b/>
          <w:sz w:val="24"/>
          <w:szCs w:val="24"/>
        </w:rPr>
        <w:t>Место предмета в базисном учебном плане</w:t>
      </w:r>
    </w:p>
    <w:p w:rsidR="00763935" w:rsidRPr="00B5227B" w:rsidRDefault="00763935" w:rsidP="00B5227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sz w:val="24"/>
          <w:szCs w:val="24"/>
        </w:rPr>
        <w:t>В федеральном базисном учебном плане на изучение курса математики в 4 классе о</w:t>
      </w:r>
      <w:r>
        <w:rPr>
          <w:rFonts w:ascii="Times New Roman" w:hAnsi="Times New Roman"/>
          <w:sz w:val="24"/>
          <w:szCs w:val="24"/>
        </w:rPr>
        <w:t>тводится 4 часов в неделю при 3</w:t>
      </w:r>
      <w:r w:rsidRPr="00B5227B">
        <w:rPr>
          <w:rFonts w:ascii="Times New Roman" w:hAnsi="Times New Roman"/>
          <w:sz w:val="24"/>
          <w:szCs w:val="24"/>
        </w:rPr>
        <w:t xml:space="preserve">4 недельной работе. </w:t>
      </w:r>
      <w:r w:rsidRPr="00B5227B">
        <w:rPr>
          <w:rFonts w:ascii="Times New Roman" w:hAnsi="Times New Roman"/>
          <w:b/>
          <w:sz w:val="24"/>
          <w:szCs w:val="24"/>
        </w:rPr>
        <w:t xml:space="preserve">В программу внесены изменения: количество часов в неделю увеличено до 5 часов, т. к. программа  рассчитана на обучение детей по </w:t>
      </w:r>
      <w:r w:rsidRPr="00B5227B"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B5227B">
        <w:rPr>
          <w:rFonts w:ascii="Times New Roman" w:hAnsi="Times New Roman"/>
          <w:b/>
          <w:sz w:val="24"/>
          <w:szCs w:val="24"/>
        </w:rPr>
        <w:t xml:space="preserve"> виду.</w:t>
      </w:r>
      <w:r w:rsidRPr="00B5227B">
        <w:rPr>
          <w:rFonts w:ascii="Times New Roman" w:hAnsi="Times New Roman"/>
          <w:sz w:val="24"/>
          <w:szCs w:val="24"/>
        </w:rPr>
        <w:t xml:space="preserve"> </w:t>
      </w:r>
    </w:p>
    <w:p w:rsidR="00763935" w:rsidRPr="00B5227B" w:rsidRDefault="00763935" w:rsidP="00B5227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sz w:val="24"/>
          <w:szCs w:val="24"/>
        </w:rPr>
        <w:t>Раб</w:t>
      </w:r>
      <w:r>
        <w:rPr>
          <w:rFonts w:ascii="Times New Roman" w:hAnsi="Times New Roman"/>
          <w:sz w:val="24"/>
          <w:szCs w:val="24"/>
        </w:rPr>
        <w:t>очая программа рассчитана на 17</w:t>
      </w:r>
      <w:r w:rsidRPr="00B5227B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часов</w:t>
      </w:r>
      <w:r w:rsidRPr="00B5227B">
        <w:rPr>
          <w:rFonts w:ascii="Times New Roman" w:hAnsi="Times New Roman"/>
          <w:sz w:val="24"/>
          <w:szCs w:val="24"/>
        </w:rPr>
        <w:t xml:space="preserve"> в год. </w:t>
      </w:r>
    </w:p>
    <w:p w:rsidR="00763935" w:rsidRPr="00B5227B" w:rsidRDefault="00763935" w:rsidP="00B5227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sz w:val="24"/>
          <w:szCs w:val="24"/>
        </w:rPr>
        <w:t>Используемый УМК: М. И. Моро, М. А. Бантова, Г. В. Бельтюкова, С. И. Волкова, С. В. Степанова. Математика. 4 класс. – Ч. 1,2. – М.: Просвещение, 2011.</w:t>
      </w:r>
    </w:p>
    <w:p w:rsidR="00763935" w:rsidRPr="00B5227B" w:rsidRDefault="00763935" w:rsidP="00B5227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sz w:val="24"/>
          <w:szCs w:val="24"/>
        </w:rPr>
        <w:t xml:space="preserve"> Для реализации рабочей программы на уроках математики используются: фронтальная беседа, устная дискуссия, самостоятельные и контрольные работы, коллективные способы обучения в парах постоянного и сменного состава, в малых группах, предусматриваются различные виды проверок (самопроверка, взаимопроверка, работа с консультантами), внедряются новые педагогические технологии: ИКТ, развивающее, модульное и дифференцированное обучение. Внедряются различные методы обучения, такие, как: частично-поисковые, проблемные, наглядные. Применяются разнообразные средства обучения: разноуровневые карточки, тесты, справочники, демонстрационный материал, таблицы.</w:t>
      </w:r>
    </w:p>
    <w:p w:rsidR="00763935" w:rsidRPr="00B5227B" w:rsidRDefault="00763935" w:rsidP="00B5227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sz w:val="24"/>
          <w:szCs w:val="24"/>
        </w:rPr>
        <w:t>Изучение программного материала обеспечивает не толь</w:t>
      </w:r>
      <w:r w:rsidRPr="00B5227B">
        <w:rPr>
          <w:rFonts w:ascii="Times New Roman" w:hAnsi="Times New Roman"/>
          <w:sz w:val="24"/>
          <w:szCs w:val="24"/>
        </w:rPr>
        <w:softHyphen/>
        <w:t>ко усвоение определенных математических знаний, умений и на</w:t>
      </w:r>
      <w:r w:rsidRPr="00B5227B">
        <w:rPr>
          <w:rFonts w:ascii="Times New Roman" w:hAnsi="Times New Roman"/>
          <w:sz w:val="24"/>
          <w:szCs w:val="24"/>
        </w:rPr>
        <w:softHyphen/>
        <w:t>выков, но и формирование у учащихся приемов умственной дея</w:t>
      </w:r>
      <w:r w:rsidRPr="00B5227B">
        <w:rPr>
          <w:rFonts w:ascii="Times New Roman" w:hAnsi="Times New Roman"/>
          <w:sz w:val="24"/>
          <w:szCs w:val="24"/>
        </w:rPr>
        <w:softHyphen/>
        <w:t>тельности, необходимых для коррекции недостатков развития детей, испытывающих трудности в процессе обучения.</w:t>
      </w:r>
    </w:p>
    <w:p w:rsidR="00763935" w:rsidRPr="00B5227B" w:rsidRDefault="00763935" w:rsidP="00B5227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sz w:val="24"/>
          <w:szCs w:val="24"/>
        </w:rPr>
        <w:t>Для усиления коррекционно-развивающей направленности курса начальной математики в программу широко включены самостоятельные наблюдения и предметно-практическая деятельность учащихся, геометрический материал, а также разнообразные зада</w:t>
      </w:r>
      <w:r w:rsidRPr="00B5227B">
        <w:rPr>
          <w:rFonts w:ascii="Times New Roman" w:hAnsi="Times New Roman"/>
          <w:sz w:val="24"/>
          <w:szCs w:val="24"/>
        </w:rPr>
        <w:softHyphen/>
        <w:t>ния графического характера — для коррекции мелкой моторики пальцев рук.</w:t>
      </w:r>
    </w:p>
    <w:p w:rsidR="00763935" w:rsidRPr="00B5227B" w:rsidRDefault="00763935" w:rsidP="00B5227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5227B">
        <w:rPr>
          <w:rFonts w:ascii="Times New Roman" w:hAnsi="Times New Roman"/>
          <w:sz w:val="24"/>
          <w:szCs w:val="24"/>
        </w:rPr>
        <w:t>Содержание обучения математике в начальной школе направлено на формирование у обучающихся математических представлений, умений и навыков, которые обеспечат успешное овладение математикой в основной школе. Обучающиеся изучают четыре арифметических действия, овладевают алгоритмами устных и письменных вычислений, учатся вычислять значения числовых выражений, решать текстовые задачи. У детей формируются пространственные и геометрические представления. Весь программный материал представляется концентрически, что позволяет постепенно углублять умения и навыки, формировать осознанные способы математической деятельности.</w:t>
      </w:r>
    </w:p>
    <w:p w:rsidR="00763935" w:rsidRPr="004C55C0" w:rsidRDefault="00763935" w:rsidP="00B5227B">
      <w:pPr>
        <w:spacing w:after="0" w:line="240" w:lineRule="auto"/>
        <w:ind w:firstLine="708"/>
        <w:jc w:val="both"/>
        <w:rPr>
          <w:sz w:val="28"/>
          <w:szCs w:val="28"/>
        </w:rPr>
      </w:pPr>
      <w:r w:rsidRPr="00B5227B">
        <w:rPr>
          <w:rFonts w:ascii="Times New Roman" w:hAnsi="Times New Roman"/>
          <w:sz w:val="24"/>
          <w:szCs w:val="24"/>
        </w:rPr>
        <w:t>Характерными особенностями содержания математики являются: наличие содержания, обеспечивающего формирование общих учебных умений, навыков и способов деятельности; возможность осуществлять межпредметные связи с другими учебными предметами начальной школы. Примерная программа определяет также необходимый минимум практических работ</w:t>
      </w:r>
      <w:r w:rsidRPr="004C55C0">
        <w:rPr>
          <w:sz w:val="28"/>
          <w:szCs w:val="28"/>
        </w:rPr>
        <w:t>.</w:t>
      </w:r>
    </w:p>
    <w:p w:rsidR="00763935" w:rsidRDefault="00763935" w:rsidP="0069776F">
      <w:pPr>
        <w:tabs>
          <w:tab w:val="left" w:pos="1260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763935" w:rsidRPr="0069776F" w:rsidRDefault="00763935" w:rsidP="0069776F">
      <w:pPr>
        <w:tabs>
          <w:tab w:val="left" w:pos="1260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         Раздел 3. </w:t>
      </w:r>
      <w:r w:rsidRPr="0069776F">
        <w:rPr>
          <w:rFonts w:ascii="Times New Roman" w:hAnsi="Times New Roman"/>
          <w:b/>
          <w:sz w:val="24"/>
          <w:szCs w:val="24"/>
          <w:lang w:eastAsia="en-US"/>
        </w:rPr>
        <w:t>МЕСТО УЧЕБНОГО ПРЕДМЕТА В УЧЕБНОМ ПЛАНЕ.</w:t>
      </w:r>
    </w:p>
    <w:p w:rsidR="00763935" w:rsidRPr="0069776F" w:rsidRDefault="00763935" w:rsidP="0069776F">
      <w:pPr>
        <w:tabs>
          <w:tab w:val="left" w:pos="1260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763935" w:rsidRDefault="00763935" w:rsidP="0069776F">
      <w:pPr>
        <w:spacing w:after="0"/>
        <w:ind w:firstLine="3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69776F">
        <w:rPr>
          <w:rFonts w:ascii="Times New Roman" w:hAnsi="Times New Roman"/>
          <w:sz w:val="24"/>
          <w:szCs w:val="24"/>
          <w:lang w:eastAsia="en-US"/>
        </w:rPr>
        <w:t>На изучение математики в каждом классе начальной школы отводится по 4 ч в неделю. Курс рассчитан на 540 ч: в 1 классе — 132 ч (33 учебные недели), во 2—4 классах — по 136 ч (34 учебные недели в каждом классе).</w:t>
      </w:r>
    </w:p>
    <w:p w:rsidR="00763935" w:rsidRPr="0069776F" w:rsidRDefault="00763935" w:rsidP="0069776F">
      <w:pPr>
        <w:spacing w:after="0"/>
        <w:ind w:firstLine="36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В настоящей программе учебным планом школы в </w:t>
      </w:r>
      <w:r w:rsidRPr="00B5227B">
        <w:rPr>
          <w:rFonts w:ascii="Times New Roman" w:hAnsi="Times New Roman"/>
          <w:sz w:val="24"/>
          <w:szCs w:val="24"/>
          <w:lang w:eastAsia="en-US"/>
        </w:rPr>
        <w:t>4</w:t>
      </w:r>
      <w:r>
        <w:rPr>
          <w:rFonts w:ascii="Times New Roman" w:hAnsi="Times New Roman"/>
          <w:sz w:val="24"/>
          <w:szCs w:val="24"/>
          <w:lang w:eastAsia="en-US"/>
        </w:rPr>
        <w:t xml:space="preserve"> специальном (коррекционном) классе на изучение </w:t>
      </w:r>
      <w:r w:rsidRPr="00766DA8">
        <w:rPr>
          <w:rFonts w:ascii="Times New Roman" w:hAnsi="Times New Roman"/>
          <w:sz w:val="24"/>
          <w:szCs w:val="24"/>
        </w:rPr>
        <w:t xml:space="preserve">математики отводится </w:t>
      </w:r>
      <w:r w:rsidRPr="00766DA8">
        <w:rPr>
          <w:rFonts w:ascii="Times New Roman" w:hAnsi="Times New Roman"/>
          <w:b/>
          <w:sz w:val="24"/>
          <w:szCs w:val="24"/>
        </w:rPr>
        <w:t>5 ч в неделю.</w:t>
      </w:r>
    </w:p>
    <w:p w:rsidR="00763935" w:rsidRDefault="00763935" w:rsidP="0069776F">
      <w:pPr>
        <w:spacing w:line="240" w:lineRule="auto"/>
        <w:ind w:left="539" w:firstLine="902"/>
        <w:jc w:val="both"/>
        <w:rPr>
          <w:rFonts w:ascii="Times New Roman" w:hAnsi="Times New Roman"/>
          <w:sz w:val="24"/>
          <w:szCs w:val="24"/>
        </w:rPr>
      </w:pPr>
    </w:p>
    <w:p w:rsidR="00763935" w:rsidRPr="00766DA8" w:rsidRDefault="00763935" w:rsidP="0069776F">
      <w:pPr>
        <w:spacing w:line="240" w:lineRule="auto"/>
        <w:ind w:left="539" w:firstLine="90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часов за</w:t>
      </w:r>
      <w:r w:rsidRPr="00766DA8">
        <w:rPr>
          <w:rFonts w:ascii="Times New Roman" w:hAnsi="Times New Roman"/>
          <w:sz w:val="24"/>
          <w:szCs w:val="24"/>
        </w:rPr>
        <w:t xml:space="preserve"> год:  </w:t>
      </w:r>
      <w:r w:rsidRPr="00766DA8">
        <w:rPr>
          <w:rFonts w:ascii="Times New Roman" w:hAnsi="Times New Roman"/>
          <w:b/>
          <w:sz w:val="24"/>
          <w:szCs w:val="24"/>
        </w:rPr>
        <w:t>170.</w:t>
      </w:r>
    </w:p>
    <w:p w:rsidR="00763935" w:rsidRPr="00766DA8" w:rsidRDefault="00763935" w:rsidP="0069776F">
      <w:pPr>
        <w:spacing w:line="240" w:lineRule="auto"/>
        <w:ind w:left="539" w:firstLine="902"/>
        <w:jc w:val="both"/>
        <w:rPr>
          <w:rFonts w:ascii="Times New Roman" w:hAnsi="Times New Roman"/>
          <w:sz w:val="24"/>
          <w:szCs w:val="24"/>
        </w:rPr>
      </w:pPr>
      <w:r w:rsidRPr="00766DA8">
        <w:rPr>
          <w:rFonts w:ascii="Times New Roman" w:hAnsi="Times New Roman"/>
          <w:sz w:val="24"/>
          <w:szCs w:val="24"/>
        </w:rPr>
        <w:t>1 полугодие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6DA8">
        <w:rPr>
          <w:rFonts w:ascii="Times New Roman" w:hAnsi="Times New Roman"/>
          <w:sz w:val="24"/>
          <w:szCs w:val="24"/>
        </w:rPr>
        <w:t>80 часов</w:t>
      </w:r>
    </w:p>
    <w:p w:rsidR="00763935" w:rsidRPr="00766DA8" w:rsidRDefault="00763935" w:rsidP="0069776F">
      <w:pPr>
        <w:spacing w:line="240" w:lineRule="auto"/>
        <w:ind w:left="539" w:firstLine="902"/>
        <w:jc w:val="both"/>
        <w:rPr>
          <w:rFonts w:ascii="Times New Roman" w:hAnsi="Times New Roman"/>
          <w:b/>
          <w:sz w:val="24"/>
          <w:szCs w:val="24"/>
        </w:rPr>
      </w:pPr>
      <w:r w:rsidRPr="00766DA8">
        <w:rPr>
          <w:rFonts w:ascii="Times New Roman" w:hAnsi="Times New Roman"/>
          <w:sz w:val="24"/>
          <w:szCs w:val="24"/>
        </w:rPr>
        <w:t>2 полугодие – 90 часов</w:t>
      </w:r>
    </w:p>
    <w:p w:rsidR="00763935" w:rsidRPr="0069776F" w:rsidRDefault="00763935" w:rsidP="0069776F">
      <w:pPr>
        <w:tabs>
          <w:tab w:val="left" w:pos="12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763935" w:rsidRPr="0069776F" w:rsidRDefault="00763935" w:rsidP="0069776F">
      <w:pPr>
        <w:ind w:left="72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Раздел 4. </w:t>
      </w:r>
      <w:r w:rsidRPr="0069776F">
        <w:rPr>
          <w:rFonts w:ascii="Times New Roman" w:hAnsi="Times New Roman"/>
          <w:b/>
          <w:sz w:val="24"/>
          <w:szCs w:val="24"/>
          <w:lang w:eastAsia="en-US"/>
        </w:rPr>
        <w:t>ЦЕННОСТНЫЕ ОРИЕНТИРЫ СОДЕРЖАНИЯ   КУРСА.</w:t>
      </w:r>
    </w:p>
    <w:p w:rsidR="00763935" w:rsidRPr="0069776F" w:rsidRDefault="00763935" w:rsidP="0069776F">
      <w:pPr>
        <w:spacing w:after="0"/>
        <w:ind w:firstLine="3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69776F">
        <w:rPr>
          <w:rFonts w:ascii="Times New Roman" w:hAnsi="Times New Roman"/>
          <w:sz w:val="24"/>
          <w:szCs w:val="24"/>
          <w:lang w:eastAsia="en-US"/>
        </w:rPr>
        <w:t>Основное содержание обучения в  программе представлено крупными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данными». Такое построение  программы позволяет создавать различные модели курса математики, по-разному структурировать содержание учебников, распределять разными способами учебный материал и время его изучения.</w:t>
      </w:r>
    </w:p>
    <w:p w:rsidR="00763935" w:rsidRPr="0069776F" w:rsidRDefault="00763935" w:rsidP="0069776F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763935" w:rsidRPr="0069776F" w:rsidRDefault="00763935" w:rsidP="0069776F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en-US"/>
        </w:rPr>
        <w:sectPr w:rsidR="00763935" w:rsidRPr="0069776F" w:rsidSect="005E3F4F">
          <w:headerReference w:type="default" r:id="rId7"/>
          <w:footerReference w:type="default" r:id="rId8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763935" w:rsidRPr="0069776F" w:rsidRDefault="00763935" w:rsidP="00570402">
      <w:pPr>
        <w:ind w:left="360"/>
        <w:jc w:val="center"/>
        <w:rPr>
          <w:rFonts w:ascii="Times New Roman" w:hAnsi="Times New Roman"/>
          <w:b/>
          <w:szCs w:val="28"/>
          <w:lang w:eastAsia="en-US"/>
        </w:rPr>
      </w:pPr>
      <w:r w:rsidRPr="0069776F">
        <w:rPr>
          <w:rFonts w:ascii="Times New Roman" w:hAnsi="Times New Roman"/>
          <w:b/>
          <w:sz w:val="24"/>
          <w:szCs w:val="28"/>
          <w:lang w:eastAsia="en-US"/>
        </w:rPr>
        <w:t>РЕЗУЛЬТАТЫ ОСВОЕНИЯ УЧЕБНОГО ПРЕДМЕТА.</w:t>
      </w:r>
    </w:p>
    <w:tbl>
      <w:tblPr>
        <w:tblW w:w="15070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83"/>
        <w:gridCol w:w="4929"/>
        <w:gridCol w:w="5258"/>
      </w:tblGrid>
      <w:tr w:rsidR="00763935" w:rsidRPr="0069776F" w:rsidTr="00FF25AA">
        <w:tc>
          <w:tcPr>
            <w:tcW w:w="4883" w:type="dxa"/>
          </w:tcPr>
          <w:p w:rsidR="00763935" w:rsidRPr="0069776F" w:rsidRDefault="00763935" w:rsidP="0069776F">
            <w:pPr>
              <w:jc w:val="center"/>
              <w:rPr>
                <w:rFonts w:ascii="Times New Roman" w:hAnsi="Times New Roman"/>
                <w:b/>
                <w:sz w:val="24"/>
                <w:szCs w:val="28"/>
                <w:lang w:eastAsia="en-US"/>
              </w:rPr>
            </w:pPr>
            <w:r w:rsidRPr="0069776F">
              <w:rPr>
                <w:rFonts w:ascii="Times New Roman" w:hAnsi="Times New Roman"/>
                <w:b/>
                <w:sz w:val="24"/>
                <w:szCs w:val="28"/>
                <w:lang w:eastAsia="en-US"/>
              </w:rPr>
              <w:t xml:space="preserve">Личностные           </w:t>
            </w:r>
          </w:p>
        </w:tc>
        <w:tc>
          <w:tcPr>
            <w:tcW w:w="4929" w:type="dxa"/>
          </w:tcPr>
          <w:p w:rsidR="00763935" w:rsidRPr="0069776F" w:rsidRDefault="00763935" w:rsidP="0069776F">
            <w:pPr>
              <w:jc w:val="center"/>
              <w:rPr>
                <w:rFonts w:ascii="Times New Roman" w:hAnsi="Times New Roman"/>
                <w:b/>
                <w:sz w:val="24"/>
                <w:szCs w:val="28"/>
                <w:lang w:eastAsia="en-US"/>
              </w:rPr>
            </w:pPr>
            <w:r w:rsidRPr="0069776F">
              <w:rPr>
                <w:rFonts w:ascii="Times New Roman" w:hAnsi="Times New Roman"/>
                <w:b/>
                <w:sz w:val="24"/>
                <w:szCs w:val="28"/>
                <w:lang w:eastAsia="en-US"/>
              </w:rPr>
              <w:t>Метапредметные</w:t>
            </w:r>
          </w:p>
        </w:tc>
        <w:tc>
          <w:tcPr>
            <w:tcW w:w="5258" w:type="dxa"/>
          </w:tcPr>
          <w:p w:rsidR="00763935" w:rsidRPr="0069776F" w:rsidRDefault="00763935" w:rsidP="0069776F">
            <w:pPr>
              <w:jc w:val="center"/>
              <w:rPr>
                <w:rFonts w:ascii="Times New Roman" w:hAnsi="Times New Roman"/>
                <w:b/>
                <w:sz w:val="24"/>
                <w:szCs w:val="28"/>
                <w:lang w:eastAsia="en-US"/>
              </w:rPr>
            </w:pPr>
            <w:r w:rsidRPr="0069776F">
              <w:rPr>
                <w:rFonts w:ascii="Times New Roman" w:hAnsi="Times New Roman"/>
                <w:b/>
                <w:sz w:val="24"/>
                <w:szCs w:val="28"/>
                <w:lang w:eastAsia="en-US"/>
              </w:rPr>
              <w:t>Предметные</w:t>
            </w:r>
          </w:p>
        </w:tc>
      </w:tr>
      <w:tr w:rsidR="00763935" w:rsidRPr="0069776F" w:rsidTr="00FF25AA">
        <w:tc>
          <w:tcPr>
            <w:tcW w:w="4883" w:type="dxa"/>
          </w:tcPr>
          <w:p w:rsidR="00763935" w:rsidRPr="0069776F" w:rsidRDefault="00763935" w:rsidP="0069776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9776F">
              <w:rPr>
                <w:rFonts w:ascii="Times New Roman" w:hAnsi="Times New Roman"/>
                <w:lang w:eastAsia="en-US"/>
              </w:rPr>
              <w:t>— Чувство гордости за свою Родину, российский народ и историю России;</w:t>
            </w:r>
          </w:p>
          <w:p w:rsidR="00763935" w:rsidRPr="0069776F" w:rsidRDefault="00763935" w:rsidP="0069776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9776F">
              <w:rPr>
                <w:rFonts w:ascii="Times New Roman" w:hAnsi="Times New Roman"/>
                <w:lang w:eastAsia="en-US"/>
              </w:rPr>
              <w:t>— Осознание роли своей страны в мировом развитии, уважительное отношение к семейным ценностям, бережное отношение к окружающему миру.</w:t>
            </w:r>
          </w:p>
          <w:p w:rsidR="00763935" w:rsidRPr="0069776F" w:rsidRDefault="00763935" w:rsidP="0069776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9776F">
              <w:rPr>
                <w:rFonts w:ascii="Times New Roman" w:hAnsi="Times New Roman"/>
                <w:lang w:eastAsia="en-US"/>
              </w:rPr>
              <w:t>— Целостное восприятие окружающего мира.</w:t>
            </w:r>
          </w:p>
          <w:p w:rsidR="00763935" w:rsidRPr="0069776F" w:rsidRDefault="00763935" w:rsidP="0069776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9776F">
              <w:rPr>
                <w:rFonts w:ascii="Times New Roman" w:hAnsi="Times New Roman"/>
                <w:lang w:eastAsia="en-US"/>
              </w:rPr>
              <w:t>—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      </w:r>
          </w:p>
          <w:p w:rsidR="00763935" w:rsidRPr="0069776F" w:rsidRDefault="00763935" w:rsidP="0069776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9776F">
              <w:rPr>
                <w:rFonts w:ascii="Times New Roman" w:hAnsi="Times New Roman"/>
                <w:lang w:eastAsia="en-US"/>
              </w:rPr>
              <w:t>— Рефлексивную самооценку, умение анализировать свои действия и управлять ими.</w:t>
            </w:r>
          </w:p>
          <w:p w:rsidR="00763935" w:rsidRPr="0069776F" w:rsidRDefault="00763935" w:rsidP="0069776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9776F">
              <w:rPr>
                <w:rFonts w:ascii="Times New Roman" w:hAnsi="Times New Roman"/>
                <w:lang w:eastAsia="en-US"/>
              </w:rPr>
              <w:t> — Навыки сотрудничества со взрослыми и сверстниками.</w:t>
            </w:r>
          </w:p>
          <w:p w:rsidR="00763935" w:rsidRPr="0069776F" w:rsidRDefault="00763935" w:rsidP="0069776F">
            <w:pPr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69776F">
              <w:rPr>
                <w:rFonts w:ascii="Times New Roman" w:hAnsi="Times New Roman"/>
                <w:lang w:eastAsia="en-US"/>
              </w:rPr>
              <w:t> — Установку на здоровый образ жизни, наличие мотивации к творческому труду, к работе на результат.</w:t>
            </w:r>
          </w:p>
          <w:p w:rsidR="00763935" w:rsidRPr="0069776F" w:rsidRDefault="00763935" w:rsidP="006977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69776F" w:rsidRDefault="00763935" w:rsidP="006977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929" w:type="dxa"/>
          </w:tcPr>
          <w:p w:rsidR="00763935" w:rsidRPr="0069776F" w:rsidRDefault="00763935" w:rsidP="0069776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9776F">
              <w:rPr>
                <w:rFonts w:ascii="Times New Roman" w:hAnsi="Times New Roman"/>
                <w:lang w:eastAsia="en-US"/>
              </w:rPr>
              <w:t>— Способность принимать и сохранять цели и задачи учебной деятельности, находить средства и способы её осуществления.</w:t>
            </w:r>
          </w:p>
          <w:p w:rsidR="00763935" w:rsidRPr="0069776F" w:rsidRDefault="00763935" w:rsidP="0069776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9776F">
              <w:rPr>
                <w:rFonts w:ascii="Times New Roman" w:hAnsi="Times New Roman"/>
                <w:lang w:eastAsia="en-US"/>
              </w:rPr>
              <w:t> — Овладение способами выполнения заданий творческого и поискового характера.</w:t>
            </w:r>
          </w:p>
          <w:p w:rsidR="00763935" w:rsidRPr="0069776F" w:rsidRDefault="00763935" w:rsidP="0069776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9776F">
              <w:rPr>
                <w:rFonts w:ascii="Times New Roman" w:hAnsi="Times New Roman"/>
                <w:lang w:eastAsia="en-US"/>
              </w:rPr>
      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      </w:r>
          </w:p>
          <w:p w:rsidR="00763935" w:rsidRPr="0069776F" w:rsidRDefault="00763935" w:rsidP="0069776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9776F">
              <w:rPr>
                <w:rFonts w:ascii="Times New Roman" w:hAnsi="Times New Roman"/>
                <w:lang w:eastAsia="en-US"/>
              </w:rPr>
              <w:t> — 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      </w:r>
          </w:p>
          <w:p w:rsidR="00763935" w:rsidRPr="0069776F" w:rsidRDefault="00763935" w:rsidP="0069776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9776F">
              <w:rPr>
                <w:rFonts w:ascii="Times New Roman" w:hAnsi="Times New Roman"/>
                <w:lang w:eastAsia="en-US"/>
              </w:rPr>
              <w:t>— Использование речевых средств и средств информационных и коммуникационных технологий для решения коммуникативных и познавательных задач.</w:t>
            </w:r>
          </w:p>
          <w:p w:rsidR="00763935" w:rsidRPr="0069776F" w:rsidRDefault="00763935" w:rsidP="0069776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9776F">
              <w:rPr>
                <w:rFonts w:ascii="Times New Roman" w:hAnsi="Times New Roman"/>
                <w:lang w:eastAsia="en-US"/>
              </w:rPr>
              <w:t> —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видео- и графическим сопровождением.</w:t>
            </w:r>
          </w:p>
          <w:p w:rsidR="00763935" w:rsidRPr="0069776F" w:rsidRDefault="00763935" w:rsidP="0069776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9776F">
              <w:rPr>
                <w:rFonts w:ascii="Times New Roman" w:hAnsi="Times New Roman"/>
                <w:lang w:eastAsia="en-US"/>
              </w:rPr>
              <w:t>— Овладение логическими действиями сравнения, анализа, синтеза, обобщения, классификации по родовидовым признакам, установления</w:t>
            </w:r>
            <w:r w:rsidRPr="0069776F">
              <w:rPr>
                <w:rFonts w:ascii="Times New Roman" w:hAnsi="Times New Roman"/>
                <w:lang w:eastAsia="en-US"/>
              </w:rPr>
              <w:br/>
              <w:t>аналогий и причинно-следственных связей, построения рассуждений, отнесения к известным понятиям.</w:t>
            </w:r>
          </w:p>
          <w:p w:rsidR="00763935" w:rsidRPr="0069776F" w:rsidRDefault="00763935" w:rsidP="0069776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9776F">
              <w:rPr>
                <w:rFonts w:ascii="Times New Roman" w:hAnsi="Times New Roman"/>
                <w:lang w:eastAsia="en-US"/>
              </w:rPr>
      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      </w:r>
          </w:p>
          <w:p w:rsidR="00763935" w:rsidRPr="0069776F" w:rsidRDefault="00763935" w:rsidP="0069776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9776F">
              <w:rPr>
                <w:rFonts w:ascii="Times New Roman" w:hAnsi="Times New Roman"/>
                <w:lang w:eastAsia="en-US"/>
              </w:rPr>
              <w:t>— 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763935" w:rsidRPr="0069776F" w:rsidRDefault="00763935" w:rsidP="0069776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9776F">
              <w:rPr>
                <w:rFonts w:ascii="Times New Roman" w:hAnsi="Times New Roman"/>
                <w:lang w:eastAsia="en-US"/>
              </w:rPr>
              <w:t> — Овладение начальными сведениями о сущности и особенностях объектов и процессов в соответствии с содержанием учебного предмета «математика».</w:t>
            </w:r>
          </w:p>
          <w:p w:rsidR="00763935" w:rsidRPr="0069776F" w:rsidRDefault="00763935" w:rsidP="0069776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9776F">
              <w:rPr>
                <w:rFonts w:ascii="Times New Roman" w:hAnsi="Times New Roman"/>
                <w:lang w:eastAsia="en-US"/>
              </w:rPr>
              <w:t>— Овладение базовыми предметными и межпредметными понятиями, отражающими существенные связи и отношения между объектами и процессами.</w:t>
            </w:r>
          </w:p>
          <w:p w:rsidR="00763935" w:rsidRPr="0069776F" w:rsidRDefault="00763935" w:rsidP="0069776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9776F">
              <w:rPr>
                <w:rFonts w:ascii="Times New Roman" w:hAnsi="Times New Roman"/>
                <w:lang w:eastAsia="en-US"/>
              </w:rPr>
              <w:t>—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      </w:r>
          </w:p>
          <w:p w:rsidR="00763935" w:rsidRPr="0069776F" w:rsidRDefault="00763935" w:rsidP="0069776F">
            <w:pPr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258" w:type="dxa"/>
          </w:tcPr>
          <w:p w:rsidR="00763935" w:rsidRPr="0069776F" w:rsidRDefault="00763935" w:rsidP="0069776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9776F">
              <w:rPr>
                <w:rFonts w:ascii="Times New Roman" w:hAnsi="Times New Roman"/>
                <w:lang w:eastAsia="en-US"/>
              </w:rPr>
              <w:t>— 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      </w:r>
          </w:p>
          <w:p w:rsidR="00763935" w:rsidRPr="0069776F" w:rsidRDefault="00763935" w:rsidP="0069776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9776F">
              <w:rPr>
                <w:rFonts w:ascii="Times New Roman" w:hAnsi="Times New Roman"/>
                <w:lang w:eastAsia="en-US"/>
              </w:rPr>
              <w:t>— 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      </w:r>
          </w:p>
          <w:p w:rsidR="00763935" w:rsidRPr="0069776F" w:rsidRDefault="00763935" w:rsidP="0069776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9776F">
              <w:rPr>
                <w:rFonts w:ascii="Times New Roman" w:hAnsi="Times New Roman"/>
                <w:lang w:eastAsia="en-US"/>
              </w:rPr>
              <w:t> — Приобретение начального опыта применения математических знаний для решения учебно-познавательных и учебно-практических задач.</w:t>
            </w:r>
          </w:p>
          <w:p w:rsidR="00763935" w:rsidRPr="0069776F" w:rsidRDefault="00763935" w:rsidP="0069776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9776F">
              <w:rPr>
                <w:rFonts w:ascii="Times New Roman" w:hAnsi="Times New Roman"/>
                <w:lang w:eastAsia="en-US"/>
              </w:rPr>
              <w:t>— 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      </w:r>
          </w:p>
          <w:p w:rsidR="00763935" w:rsidRPr="0069776F" w:rsidRDefault="00763935" w:rsidP="006977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9776F">
              <w:rPr>
                <w:rFonts w:ascii="Times New Roman" w:hAnsi="Times New Roman"/>
                <w:lang w:eastAsia="en-US"/>
              </w:rPr>
              <w:t>— 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      </w:r>
          </w:p>
        </w:tc>
      </w:tr>
    </w:tbl>
    <w:p w:rsidR="00763935" w:rsidRDefault="00763935" w:rsidP="0069776F">
      <w:pPr>
        <w:rPr>
          <w:rFonts w:ascii="Times New Roman" w:hAnsi="Times New Roman"/>
          <w:sz w:val="28"/>
          <w:szCs w:val="28"/>
          <w:lang w:eastAsia="en-US"/>
        </w:rPr>
        <w:sectPr w:rsidR="00763935" w:rsidSect="00FF25AA">
          <w:pgSz w:w="16838" w:h="11906" w:orient="landscape"/>
          <w:pgMar w:top="1134" w:right="851" w:bottom="851" w:left="964" w:header="709" w:footer="709" w:gutter="0"/>
          <w:cols w:space="708"/>
          <w:docGrid w:linePitch="360"/>
        </w:sectPr>
      </w:pPr>
    </w:p>
    <w:p w:rsidR="00763935" w:rsidRPr="00766DA8" w:rsidRDefault="00763935" w:rsidP="00570402">
      <w:pPr>
        <w:spacing w:after="0" w:line="368" w:lineRule="atLeast"/>
        <w:ind w:left="-426" w:right="-286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763935" w:rsidRPr="00766DA8" w:rsidRDefault="00763935" w:rsidP="00FF25AA">
      <w:pPr>
        <w:ind w:left="540" w:firstLine="900"/>
        <w:contextualSpacing/>
        <w:rPr>
          <w:rFonts w:ascii="Times New Roman" w:hAnsi="Times New Roman"/>
          <w:sz w:val="24"/>
          <w:szCs w:val="24"/>
        </w:rPr>
      </w:pPr>
      <w:r w:rsidRPr="00766DA8">
        <w:rPr>
          <w:rFonts w:ascii="Times New Roman" w:hAnsi="Times New Roman"/>
          <w:sz w:val="24"/>
          <w:szCs w:val="24"/>
        </w:rPr>
        <w:t>Учащийся получит возможность для формирования: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начальные представления об универсальности математических способов познания окружающего мира;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осознание значения математических знаний в жизни человека, при изучении других школьных дисциплин;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осознанное проведение самоконтроля и адекватной самооценки результатов своей учебной деятельности;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интерес к изучению учебного предмета математика: количественных и пространственных отношений, зависимостей между объектами, процессами и явлениями окружающего мира и способами их описания на языке математики, к освоению математических способов решения познавательных задач.</w:t>
      </w:r>
    </w:p>
    <w:p w:rsidR="00763935" w:rsidRPr="00FF25AA" w:rsidRDefault="00763935" w:rsidP="00FF25AA">
      <w:pPr>
        <w:spacing w:after="0" w:line="368" w:lineRule="atLeast"/>
        <w:ind w:left="-426" w:right="-286"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:rsidR="00763935" w:rsidRPr="00FF25AA" w:rsidRDefault="00763935" w:rsidP="00FF25AA">
      <w:pPr>
        <w:spacing w:after="0" w:line="368" w:lineRule="atLeast"/>
        <w:ind w:left="110" w:right="-286" w:hanging="536"/>
        <w:jc w:val="both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FF25AA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/>
          <w:b/>
          <w:i/>
          <w:sz w:val="24"/>
          <w:szCs w:val="24"/>
          <w:shd w:val="clear" w:color="auto" w:fill="FFFFFF"/>
        </w:rPr>
        <w:t xml:space="preserve">         </w:t>
      </w:r>
      <w:r w:rsidRPr="00FF25AA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Метапредметные</w:t>
      </w:r>
    </w:p>
    <w:p w:rsidR="00763935" w:rsidRPr="00766DA8" w:rsidRDefault="00763935" w:rsidP="00FF25AA">
      <w:pPr>
        <w:pStyle w:val="c12"/>
        <w:shd w:val="clear" w:color="auto" w:fill="FFFFFF"/>
        <w:spacing w:before="0" w:beforeAutospacing="0" w:after="0" w:afterAutospacing="0"/>
        <w:ind w:left="-426" w:right="-286"/>
        <w:jc w:val="both"/>
        <w:rPr>
          <w:rStyle w:val="c3"/>
          <w:b/>
          <w:i/>
        </w:rPr>
      </w:pPr>
    </w:p>
    <w:p w:rsidR="00763935" w:rsidRPr="00766DA8" w:rsidRDefault="00763935" w:rsidP="00FF25AA">
      <w:pPr>
        <w:ind w:left="540" w:firstLine="900"/>
        <w:contextualSpacing/>
        <w:rPr>
          <w:rFonts w:ascii="Times New Roman" w:hAnsi="Times New Roman"/>
          <w:b/>
          <w:i/>
          <w:sz w:val="24"/>
          <w:szCs w:val="24"/>
        </w:rPr>
      </w:pPr>
      <w:r w:rsidRPr="00766DA8">
        <w:rPr>
          <w:rFonts w:ascii="Times New Roman" w:hAnsi="Times New Roman"/>
          <w:b/>
          <w:i/>
          <w:sz w:val="24"/>
          <w:szCs w:val="24"/>
        </w:rPr>
        <w:t>Регулятивные</w:t>
      </w:r>
    </w:p>
    <w:p w:rsidR="00763935" w:rsidRPr="00766DA8" w:rsidRDefault="00763935" w:rsidP="00FF25AA">
      <w:pPr>
        <w:ind w:left="540" w:firstLine="900"/>
        <w:contextualSpacing/>
        <w:rPr>
          <w:rFonts w:ascii="Times New Roman" w:hAnsi="Times New Roman"/>
          <w:sz w:val="24"/>
          <w:szCs w:val="24"/>
        </w:rPr>
      </w:pPr>
      <w:r w:rsidRPr="00766DA8">
        <w:rPr>
          <w:rFonts w:ascii="Times New Roman" w:hAnsi="Times New Roman"/>
          <w:sz w:val="24"/>
          <w:szCs w:val="24"/>
        </w:rPr>
        <w:t>Учащийся научится: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понимать, принимать и сохранять различные учебные задачи; осуществлять поиск средств для достижения учебной задачи;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планировать свои действия в соответствии с поставленной учебной задачей для ее решения;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проводить пошаговый контроль под руководством учителя, а в некоторых случаях – самостоятельно;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выполнять самоконтроль и самооценку результатов своей учебной деятельности на уроке и по результатам изучения отдельных тем;</w:t>
      </w:r>
    </w:p>
    <w:p w:rsidR="00763935" w:rsidRPr="00766DA8" w:rsidRDefault="00763935" w:rsidP="00FF25AA">
      <w:pPr>
        <w:ind w:left="540" w:firstLine="900"/>
        <w:contextualSpacing/>
        <w:rPr>
          <w:rFonts w:ascii="Times New Roman" w:hAnsi="Times New Roman"/>
          <w:sz w:val="24"/>
          <w:szCs w:val="24"/>
        </w:rPr>
      </w:pPr>
    </w:p>
    <w:p w:rsidR="00763935" w:rsidRPr="00766DA8" w:rsidRDefault="00763935" w:rsidP="00FF25AA">
      <w:pPr>
        <w:ind w:left="540" w:firstLine="900"/>
        <w:contextualSpacing/>
        <w:rPr>
          <w:rFonts w:ascii="Times New Roman" w:hAnsi="Times New Roman"/>
          <w:sz w:val="24"/>
          <w:szCs w:val="24"/>
        </w:rPr>
      </w:pPr>
      <w:r w:rsidRPr="00766DA8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самостоятельно планировать и контролировать учебные действия в соответствии с поставленной целью; находить способ решения учебной задачи;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адекватно проводить самооценку результатов своей учебной деятельности, понимать причины неуспеха на том или ином этапе;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самостоятельно делать несложные выводы о математических объектах и их свойствах;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контролировать свои действия и соотносить их с поставленными целями и действиями других участников, работающих в паре, в группе.</w:t>
      </w:r>
    </w:p>
    <w:p w:rsidR="00763935" w:rsidRDefault="00763935" w:rsidP="00FF25AA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763935" w:rsidRPr="00766DA8" w:rsidRDefault="00763935" w:rsidP="00FF25AA">
      <w:pPr>
        <w:ind w:left="540" w:firstLine="900"/>
        <w:contextualSpacing/>
        <w:rPr>
          <w:rFonts w:ascii="Times New Roman" w:hAnsi="Times New Roman"/>
          <w:b/>
          <w:i/>
          <w:sz w:val="24"/>
          <w:szCs w:val="24"/>
        </w:rPr>
      </w:pPr>
      <w:r w:rsidRPr="00766DA8">
        <w:rPr>
          <w:rFonts w:ascii="Times New Roman" w:hAnsi="Times New Roman"/>
          <w:b/>
          <w:i/>
          <w:sz w:val="24"/>
          <w:szCs w:val="24"/>
        </w:rPr>
        <w:t>Познавательные</w:t>
      </w:r>
    </w:p>
    <w:p w:rsidR="00763935" w:rsidRPr="00766DA8" w:rsidRDefault="00763935" w:rsidP="00FF25AA">
      <w:pPr>
        <w:ind w:left="540" w:firstLine="900"/>
        <w:contextualSpacing/>
        <w:rPr>
          <w:rFonts w:ascii="Times New Roman" w:hAnsi="Times New Roman"/>
          <w:sz w:val="24"/>
          <w:szCs w:val="24"/>
        </w:rPr>
      </w:pPr>
      <w:r w:rsidRPr="00766DA8">
        <w:rPr>
          <w:rFonts w:ascii="Times New Roman" w:hAnsi="Times New Roman"/>
          <w:sz w:val="24"/>
          <w:szCs w:val="24"/>
        </w:rPr>
        <w:t>Учащийся научится: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устанавливать математические отношения между объектами, взаимосвязи в явлениях и процессах  и представлять информацию в знаково-символической и графической форме, строить модели, отражающие различные отношения между объектами;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проводить сравнение по одному или нескольким признакам и на этой основе делать выводы;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выполнять классификацию по нескольким предложенным или самостоятельно найденным основаниям;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делать выводы по аналогии и проверять эти выводы;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проводить несложные обобщения и использовать математические знания в расширенной области применения;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понимать базовые межпредметные предметные понятия: число, величина, геометрическая фигура;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фиксировать  математические отношения между объектами и группами объектов в знаково-символической форме (на моделях);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стремление полнее использовать свои творческие возможности;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общее умение смыслового чтения текстов математического содержания в соответствии с поставленными целями и задачами;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самостоятельно осуществлять расширенный поиск  необходимой информации в учебнике, в справочнике и в других источниках;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осуществлять расширенный поиск информации и представлять информацию в предложенной форме.</w:t>
      </w:r>
    </w:p>
    <w:p w:rsidR="00763935" w:rsidRPr="00766DA8" w:rsidRDefault="00763935" w:rsidP="00FF25AA">
      <w:pPr>
        <w:ind w:left="540" w:firstLine="900"/>
        <w:contextualSpacing/>
        <w:rPr>
          <w:rFonts w:ascii="Times New Roman" w:hAnsi="Times New Roman"/>
          <w:sz w:val="24"/>
          <w:szCs w:val="24"/>
        </w:rPr>
      </w:pPr>
    </w:p>
    <w:p w:rsidR="00763935" w:rsidRPr="00766DA8" w:rsidRDefault="00763935" w:rsidP="00FF25AA">
      <w:pPr>
        <w:ind w:left="540" w:firstLine="900"/>
        <w:contextualSpacing/>
        <w:rPr>
          <w:rFonts w:ascii="Times New Roman" w:hAnsi="Times New Roman"/>
          <w:sz w:val="24"/>
          <w:szCs w:val="24"/>
        </w:rPr>
      </w:pPr>
      <w:r w:rsidRPr="00766DA8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умениям самостоятельно находить необходимую информацию и использовать знаково-символические средства для ее представления, для построения моделей изучаемых объектов и процессов;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i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осуществлять поиск и выделять необходимую информацию для выполнения учебных и поисково-творческих заданий.</w:t>
      </w:r>
    </w:p>
    <w:p w:rsidR="00763935" w:rsidRPr="00766DA8" w:rsidRDefault="00763935" w:rsidP="00FF25AA">
      <w:pPr>
        <w:ind w:left="540" w:firstLine="900"/>
        <w:contextualSpacing/>
        <w:rPr>
          <w:rFonts w:ascii="Times New Roman" w:hAnsi="Times New Roman"/>
          <w:i/>
          <w:sz w:val="24"/>
          <w:szCs w:val="24"/>
        </w:rPr>
      </w:pPr>
    </w:p>
    <w:p w:rsidR="00763935" w:rsidRPr="00766DA8" w:rsidRDefault="00763935" w:rsidP="00FF25AA">
      <w:pPr>
        <w:ind w:left="540" w:firstLine="900"/>
        <w:contextualSpacing/>
        <w:rPr>
          <w:rFonts w:ascii="Times New Roman" w:hAnsi="Times New Roman"/>
          <w:sz w:val="24"/>
          <w:szCs w:val="24"/>
        </w:rPr>
      </w:pPr>
      <w:r w:rsidRPr="00766DA8">
        <w:rPr>
          <w:rFonts w:ascii="Times New Roman" w:hAnsi="Times New Roman"/>
          <w:b/>
          <w:i/>
          <w:sz w:val="24"/>
          <w:szCs w:val="24"/>
        </w:rPr>
        <w:t>Коммуникативные</w:t>
      </w:r>
    </w:p>
    <w:p w:rsidR="00763935" w:rsidRPr="00766DA8" w:rsidRDefault="00763935" w:rsidP="00FF25AA">
      <w:pPr>
        <w:ind w:left="540" w:firstLine="900"/>
        <w:contextualSpacing/>
        <w:rPr>
          <w:rFonts w:ascii="Times New Roman" w:hAnsi="Times New Roman"/>
          <w:sz w:val="24"/>
          <w:szCs w:val="24"/>
        </w:rPr>
      </w:pPr>
      <w:r w:rsidRPr="00766DA8">
        <w:rPr>
          <w:rFonts w:ascii="Times New Roman" w:hAnsi="Times New Roman"/>
          <w:sz w:val="24"/>
          <w:szCs w:val="24"/>
        </w:rPr>
        <w:t>Учащийся научится: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строить речевое высказывание в устной форме, использовать математическую терминологию;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 xml:space="preserve"> понимать различные позиции в подходе к решению учебной задачи, задавать вопросы для их уточнения, четко и аргументировано высказывать свои оценки и предложения;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принимать активное участие в работе в паре и в группе, использовать умения вести диалог, речевые коммуникативные средства;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принимать участие в обсуждении математических фактов, в обсуждении стратегии успешной математической игры, высказывать свою позицию;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 xml:space="preserve"> знать и применять правила общения, осваивать навыки сотрудничества в учебной деятельности;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дела.</w:t>
      </w:r>
    </w:p>
    <w:p w:rsidR="00763935" w:rsidRPr="00766DA8" w:rsidRDefault="00763935" w:rsidP="00FF25AA">
      <w:pPr>
        <w:ind w:left="540" w:firstLine="900"/>
        <w:contextualSpacing/>
        <w:rPr>
          <w:rFonts w:ascii="Times New Roman" w:hAnsi="Times New Roman"/>
          <w:sz w:val="24"/>
          <w:szCs w:val="24"/>
        </w:rPr>
      </w:pPr>
    </w:p>
    <w:p w:rsidR="00763935" w:rsidRPr="00766DA8" w:rsidRDefault="00763935" w:rsidP="00FF25AA">
      <w:pPr>
        <w:ind w:left="540" w:firstLine="900"/>
        <w:contextualSpacing/>
        <w:rPr>
          <w:rFonts w:ascii="Times New Roman" w:hAnsi="Times New Roman"/>
          <w:sz w:val="24"/>
          <w:szCs w:val="24"/>
        </w:rPr>
      </w:pPr>
      <w:r w:rsidRPr="00766DA8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умение  использовать речевые средства и средства информационных и коммуникационных технологий при работе в паре, в группе в ходе решения учебно-познавательных задач, во время участия в проектной деятельности;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контролировать свои действия и соотносить их с поставленными целями и действиями других участников, работающих в паре, в группе;</w:t>
      </w:r>
    </w:p>
    <w:p w:rsidR="00763935" w:rsidRPr="00766DA8" w:rsidRDefault="00763935" w:rsidP="00FF25A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766DA8">
        <w:rPr>
          <w:rFonts w:ascii="Times New Roman" w:hAnsi="Times New Roman"/>
          <w:sz w:val="24"/>
          <w:szCs w:val="24"/>
          <w:lang w:eastAsia="ar-SA"/>
        </w:rPr>
        <w:t>готовность конструктивно разрешать конфликты посредством учета интересов сторон и сотрудничества.</w:t>
      </w:r>
    </w:p>
    <w:p w:rsidR="00763935" w:rsidRPr="00766DA8" w:rsidRDefault="00763935" w:rsidP="00FF25AA">
      <w:pPr>
        <w:ind w:left="540" w:firstLine="900"/>
        <w:contextualSpacing/>
        <w:rPr>
          <w:rFonts w:ascii="Times New Roman" w:hAnsi="Times New Roman"/>
          <w:i/>
          <w:sz w:val="24"/>
          <w:szCs w:val="24"/>
        </w:rPr>
      </w:pPr>
    </w:p>
    <w:p w:rsidR="00763935" w:rsidRPr="00FF25AA" w:rsidRDefault="00763935" w:rsidP="00FF25AA">
      <w:pPr>
        <w:ind w:left="540" w:firstLine="900"/>
        <w:contextualSpacing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Предметные результаты</w:t>
      </w:r>
    </w:p>
    <w:p w:rsidR="00763935" w:rsidRPr="00E838C3" w:rsidRDefault="00763935" w:rsidP="00E838C3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E838C3">
        <w:rPr>
          <w:rFonts w:ascii="Times New Roman" w:hAnsi="Times New Roman"/>
          <w:sz w:val="24"/>
          <w:szCs w:val="24"/>
        </w:rPr>
        <w:t xml:space="preserve">Учащиеся должны </w:t>
      </w:r>
      <w:r w:rsidRPr="00E838C3">
        <w:rPr>
          <w:rFonts w:ascii="Times New Roman" w:hAnsi="Times New Roman"/>
          <w:b/>
          <w:sz w:val="24"/>
          <w:szCs w:val="24"/>
        </w:rPr>
        <w:t>знать:</w:t>
      </w:r>
    </w:p>
    <w:p w:rsidR="00763935" w:rsidRPr="00E838C3" w:rsidRDefault="00763935" w:rsidP="00E838C3">
      <w:pPr>
        <w:pStyle w:val="ListParagraph"/>
        <w:numPr>
          <w:ilvl w:val="0"/>
          <w:numId w:val="18"/>
        </w:numPr>
        <w:spacing w:line="240" w:lineRule="atLeast"/>
        <w:jc w:val="both"/>
      </w:pPr>
      <w:r w:rsidRPr="00E838C3">
        <w:t>таблицу сложения однозначных чисел и соответствующие (табличные случаи вычитания; таблицу умножения однозначных чисел и соответствующие случаи деления (на уровне автоматизированного навыка);</w:t>
      </w:r>
    </w:p>
    <w:p w:rsidR="00763935" w:rsidRPr="00E838C3" w:rsidRDefault="00763935" w:rsidP="00E838C3">
      <w:pPr>
        <w:pStyle w:val="ListParagraph"/>
        <w:numPr>
          <w:ilvl w:val="0"/>
          <w:numId w:val="18"/>
        </w:numPr>
        <w:spacing w:line="240" w:lineRule="atLeast"/>
        <w:jc w:val="both"/>
      </w:pPr>
      <w:r w:rsidRPr="00E838C3">
        <w:t>названия и обозначения единиц важнейших величин — длины, массы, площади, времени;</w:t>
      </w:r>
    </w:p>
    <w:p w:rsidR="00763935" w:rsidRPr="00E838C3" w:rsidRDefault="00763935" w:rsidP="00E838C3">
      <w:pPr>
        <w:pStyle w:val="ListParagraph"/>
        <w:numPr>
          <w:ilvl w:val="0"/>
          <w:numId w:val="18"/>
        </w:numPr>
        <w:spacing w:line="240" w:lineRule="atLeast"/>
        <w:jc w:val="both"/>
      </w:pPr>
      <w:r w:rsidRPr="00E838C3">
        <w:t>взаимосвязь между величинами (скорость, время, расстояние; цена, количество, стоимость и др.) и применять эти знания при решении текстовых задач.</w:t>
      </w:r>
    </w:p>
    <w:p w:rsidR="00763935" w:rsidRPr="00E838C3" w:rsidRDefault="00763935" w:rsidP="00E838C3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E838C3">
        <w:rPr>
          <w:rFonts w:ascii="Times New Roman" w:hAnsi="Times New Roman"/>
          <w:sz w:val="24"/>
          <w:szCs w:val="24"/>
        </w:rPr>
        <w:t xml:space="preserve"> Учащиеся должны </w:t>
      </w:r>
      <w:r w:rsidRPr="00E838C3">
        <w:rPr>
          <w:rFonts w:ascii="Times New Roman" w:hAnsi="Times New Roman"/>
          <w:b/>
          <w:sz w:val="24"/>
          <w:szCs w:val="24"/>
        </w:rPr>
        <w:t>уметь:</w:t>
      </w:r>
    </w:p>
    <w:p w:rsidR="00763935" w:rsidRPr="00E838C3" w:rsidRDefault="00763935" w:rsidP="00E838C3">
      <w:pPr>
        <w:pStyle w:val="ListParagraph"/>
        <w:numPr>
          <w:ilvl w:val="0"/>
          <w:numId w:val="17"/>
        </w:numPr>
        <w:spacing w:line="240" w:lineRule="atLeast"/>
        <w:jc w:val="both"/>
      </w:pPr>
      <w:r w:rsidRPr="00E838C3">
        <w:t>читать, записывать и сравнивать числа в пределах миллиона;</w:t>
      </w:r>
    </w:p>
    <w:p w:rsidR="00763935" w:rsidRPr="00E838C3" w:rsidRDefault="00763935" w:rsidP="00E838C3">
      <w:pPr>
        <w:pStyle w:val="ListParagraph"/>
        <w:numPr>
          <w:ilvl w:val="0"/>
          <w:numId w:val="17"/>
        </w:numPr>
        <w:spacing w:line="240" w:lineRule="atLeast"/>
        <w:jc w:val="both"/>
      </w:pPr>
      <w:r w:rsidRPr="00E838C3">
        <w:t>выполнять устные вычисления в пределах 100, а с большими  числами - в случаях, сводимых к действиям в пределах 100;</w:t>
      </w:r>
    </w:p>
    <w:p w:rsidR="00763935" w:rsidRPr="00E838C3" w:rsidRDefault="00763935" w:rsidP="00E838C3">
      <w:pPr>
        <w:pStyle w:val="ListParagraph"/>
        <w:numPr>
          <w:ilvl w:val="0"/>
          <w:numId w:val="17"/>
        </w:numPr>
        <w:spacing w:line="240" w:lineRule="atLeast"/>
        <w:jc w:val="both"/>
      </w:pPr>
      <w:r w:rsidRPr="00E838C3">
        <w:t>выполнять письменные вычисления: сложение и вычитание, Кс на однозначное, двузначное и трехзначное число; деление на однозначное и двузначное число; проверять правиль</w:t>
      </w:r>
      <w:r w:rsidRPr="00E838C3">
        <w:softHyphen/>
        <w:t>ность вычислений;</w:t>
      </w:r>
    </w:p>
    <w:p w:rsidR="00763935" w:rsidRPr="00E838C3" w:rsidRDefault="00763935" w:rsidP="00E838C3">
      <w:pPr>
        <w:pStyle w:val="ListParagraph"/>
        <w:numPr>
          <w:ilvl w:val="0"/>
          <w:numId w:val="17"/>
        </w:numPr>
        <w:spacing w:line="240" w:lineRule="atLeast"/>
        <w:jc w:val="both"/>
      </w:pPr>
      <w:r w:rsidRPr="00E838C3">
        <w:t>называть компоненты арифметических действий и читать простейшие числовые выражения (сумма, разность, произведение, частное);</w:t>
      </w:r>
    </w:p>
    <w:p w:rsidR="00763935" w:rsidRPr="00E838C3" w:rsidRDefault="00763935" w:rsidP="00E838C3">
      <w:pPr>
        <w:pStyle w:val="ListParagraph"/>
        <w:numPr>
          <w:ilvl w:val="0"/>
          <w:numId w:val="17"/>
        </w:numPr>
        <w:spacing w:line="240" w:lineRule="atLeast"/>
        <w:jc w:val="both"/>
      </w:pPr>
      <w:r w:rsidRPr="00E838C3">
        <w:t>находить значение числового выражения, содержащего 2-3 действия (со скобками и без них), на основе знания правила о по</w:t>
      </w:r>
      <w:r w:rsidRPr="00E838C3">
        <w:softHyphen/>
        <w:t>рядке выполнения действий и знания свойств арифметических действий;</w:t>
      </w:r>
    </w:p>
    <w:p w:rsidR="00763935" w:rsidRPr="00E838C3" w:rsidRDefault="00763935" w:rsidP="00E838C3">
      <w:pPr>
        <w:pStyle w:val="ListParagraph"/>
        <w:numPr>
          <w:ilvl w:val="0"/>
          <w:numId w:val="17"/>
        </w:numPr>
        <w:spacing w:line="240" w:lineRule="atLeast"/>
        <w:jc w:val="both"/>
      </w:pPr>
      <w:r w:rsidRPr="00E838C3">
        <w:t>решать простые и составные задачи в 2-3 действия с помо</w:t>
      </w:r>
      <w:r w:rsidRPr="00E838C3">
        <w:softHyphen/>
        <w:t>щью действий сложения, вычитания, умножения и деления;</w:t>
      </w:r>
    </w:p>
    <w:p w:rsidR="00763935" w:rsidRPr="00E838C3" w:rsidRDefault="00763935" w:rsidP="00E838C3">
      <w:pPr>
        <w:pStyle w:val="ListParagraph"/>
        <w:numPr>
          <w:ilvl w:val="0"/>
          <w:numId w:val="17"/>
        </w:numPr>
        <w:spacing w:line="240" w:lineRule="atLeast"/>
        <w:jc w:val="both"/>
      </w:pPr>
      <w:r w:rsidRPr="00E838C3">
        <w:t>измерять длину отрезка и строить отрезок заданной длины;</w:t>
      </w:r>
    </w:p>
    <w:p w:rsidR="00763935" w:rsidRPr="00E838C3" w:rsidRDefault="00763935" w:rsidP="00E838C3">
      <w:pPr>
        <w:pStyle w:val="ListParagraph"/>
        <w:numPr>
          <w:ilvl w:val="0"/>
          <w:numId w:val="17"/>
        </w:numPr>
        <w:spacing w:line="240" w:lineRule="atLeast"/>
        <w:jc w:val="both"/>
      </w:pPr>
      <w:r w:rsidRPr="00E838C3">
        <w:t>уметь распознавать и изображать на бумаге с помощью линейки многоугольник (треугольник, четырехугольник), строить на клетчатой бумаге прямой угол, прямоугольник, квадрат;</w:t>
      </w:r>
    </w:p>
    <w:p w:rsidR="00763935" w:rsidRPr="00E838C3" w:rsidRDefault="00763935" w:rsidP="00E838C3">
      <w:pPr>
        <w:pStyle w:val="ListParagraph"/>
        <w:numPr>
          <w:ilvl w:val="0"/>
          <w:numId w:val="17"/>
        </w:numPr>
        <w:spacing w:line="240" w:lineRule="atLeast"/>
        <w:jc w:val="both"/>
      </w:pPr>
      <w:r w:rsidRPr="00E838C3">
        <w:t>вычислять периметр и площадь прямоугольника (квадрата).</w:t>
      </w:r>
    </w:p>
    <w:p w:rsidR="00763935" w:rsidRDefault="00763935" w:rsidP="00E838C3">
      <w:pPr>
        <w:spacing w:line="240" w:lineRule="atLeast"/>
        <w:ind w:left="540" w:firstLine="900"/>
        <w:contextualSpacing/>
        <w:rPr>
          <w:rFonts w:ascii="Times New Roman" w:hAnsi="Times New Roman"/>
          <w:sz w:val="24"/>
          <w:szCs w:val="24"/>
        </w:rPr>
      </w:pPr>
    </w:p>
    <w:p w:rsidR="00763935" w:rsidRDefault="00763935" w:rsidP="00DF50B8">
      <w:pPr>
        <w:spacing w:line="240" w:lineRule="atLeast"/>
        <w:ind w:left="540" w:firstLine="900"/>
        <w:contextualSpacing/>
        <w:rPr>
          <w:rFonts w:ascii="Times New Roman" w:hAnsi="Times New Roman"/>
          <w:sz w:val="24"/>
          <w:szCs w:val="24"/>
        </w:rPr>
      </w:pPr>
      <w:r w:rsidRPr="00E838C3">
        <w:rPr>
          <w:rFonts w:ascii="Times New Roman" w:hAnsi="Times New Roman"/>
          <w:sz w:val="24"/>
          <w:szCs w:val="24"/>
        </w:rPr>
        <w:t>Учащийся научится:</w:t>
      </w:r>
    </w:p>
    <w:p w:rsidR="00763935" w:rsidRPr="00E838C3" w:rsidRDefault="00763935" w:rsidP="00DF50B8">
      <w:pPr>
        <w:numPr>
          <w:ilvl w:val="0"/>
          <w:numId w:val="29"/>
        </w:num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E838C3">
        <w:rPr>
          <w:rFonts w:ascii="Times New Roman" w:hAnsi="Times New Roman"/>
          <w:sz w:val="24"/>
          <w:szCs w:val="24"/>
          <w:lang w:eastAsia="ar-SA"/>
        </w:rPr>
        <w:t>анализировать готовые таблицы, использовать их  для выполнения заданных действий, для построения вывода;</w:t>
      </w:r>
    </w:p>
    <w:p w:rsidR="00763935" w:rsidRPr="00E838C3" w:rsidRDefault="00763935" w:rsidP="00E838C3">
      <w:pPr>
        <w:numPr>
          <w:ilvl w:val="0"/>
          <w:numId w:val="1"/>
        </w:numPr>
        <w:tabs>
          <w:tab w:val="left" w:pos="709"/>
        </w:tabs>
        <w:spacing w:after="0" w:line="240" w:lineRule="atLeast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E838C3">
        <w:rPr>
          <w:rFonts w:ascii="Times New Roman" w:hAnsi="Times New Roman"/>
          <w:sz w:val="24"/>
          <w:szCs w:val="24"/>
          <w:lang w:eastAsia="ar-SA"/>
        </w:rPr>
        <w:t>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763935" w:rsidRPr="00E838C3" w:rsidRDefault="00763935" w:rsidP="00E838C3">
      <w:pPr>
        <w:numPr>
          <w:ilvl w:val="0"/>
          <w:numId w:val="1"/>
        </w:numPr>
        <w:tabs>
          <w:tab w:val="left" w:pos="709"/>
        </w:tabs>
        <w:spacing w:after="0" w:line="240" w:lineRule="atLeast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E838C3">
        <w:rPr>
          <w:rFonts w:ascii="Times New Roman" w:hAnsi="Times New Roman"/>
          <w:sz w:val="24"/>
          <w:szCs w:val="24"/>
          <w:lang w:eastAsia="ar-SA"/>
        </w:rPr>
        <w:t>самостоятельно оформлять в таблице зависимости между пропорциональными величинами;</w:t>
      </w:r>
    </w:p>
    <w:p w:rsidR="00763935" w:rsidRPr="00E838C3" w:rsidRDefault="00763935" w:rsidP="00E838C3">
      <w:pPr>
        <w:numPr>
          <w:ilvl w:val="0"/>
          <w:numId w:val="1"/>
        </w:numPr>
        <w:tabs>
          <w:tab w:val="left" w:pos="709"/>
        </w:tabs>
        <w:spacing w:after="0" w:line="240" w:lineRule="atLeast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E838C3">
        <w:rPr>
          <w:rFonts w:ascii="Times New Roman" w:hAnsi="Times New Roman"/>
          <w:sz w:val="24"/>
          <w:szCs w:val="24"/>
          <w:lang w:eastAsia="ar-SA"/>
        </w:rPr>
        <w:t>выстраивать цепочку логических рассуждений, делать выводы.</w:t>
      </w:r>
    </w:p>
    <w:p w:rsidR="00763935" w:rsidRPr="00E838C3" w:rsidRDefault="00763935" w:rsidP="00E838C3">
      <w:pPr>
        <w:spacing w:line="240" w:lineRule="atLeast"/>
        <w:ind w:left="540" w:firstLine="900"/>
        <w:contextualSpacing/>
        <w:rPr>
          <w:rFonts w:ascii="Times New Roman" w:hAnsi="Times New Roman"/>
          <w:sz w:val="24"/>
          <w:szCs w:val="24"/>
        </w:rPr>
      </w:pPr>
    </w:p>
    <w:p w:rsidR="00763935" w:rsidRPr="00E838C3" w:rsidRDefault="00763935" w:rsidP="00E838C3">
      <w:pPr>
        <w:spacing w:line="240" w:lineRule="atLeast"/>
        <w:ind w:left="540" w:firstLine="900"/>
        <w:contextualSpacing/>
        <w:rPr>
          <w:rFonts w:ascii="Times New Roman" w:hAnsi="Times New Roman"/>
          <w:sz w:val="24"/>
          <w:szCs w:val="24"/>
        </w:rPr>
      </w:pPr>
      <w:r w:rsidRPr="00E838C3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763935" w:rsidRPr="00E838C3" w:rsidRDefault="00763935" w:rsidP="00E838C3">
      <w:pPr>
        <w:numPr>
          <w:ilvl w:val="0"/>
          <w:numId w:val="1"/>
        </w:numPr>
        <w:tabs>
          <w:tab w:val="left" w:pos="709"/>
        </w:tabs>
        <w:spacing w:after="0" w:line="240" w:lineRule="atLeast"/>
        <w:ind w:left="540" w:firstLine="90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E838C3">
        <w:rPr>
          <w:rFonts w:ascii="Times New Roman" w:hAnsi="Times New Roman"/>
          <w:sz w:val="24"/>
          <w:szCs w:val="24"/>
          <w:lang w:eastAsia="ar-SA"/>
        </w:rPr>
        <w:t>читать несложные готовые таблицы;</w:t>
      </w:r>
    </w:p>
    <w:p w:rsidR="00763935" w:rsidRPr="00E838C3" w:rsidRDefault="00763935" w:rsidP="00E838C3">
      <w:pPr>
        <w:numPr>
          <w:ilvl w:val="0"/>
          <w:numId w:val="1"/>
        </w:numPr>
        <w:tabs>
          <w:tab w:val="left" w:pos="709"/>
        </w:tabs>
        <w:spacing w:after="0" w:line="240" w:lineRule="atLeast"/>
        <w:ind w:left="540" w:firstLine="900"/>
        <w:contextualSpacing/>
        <w:rPr>
          <w:rFonts w:ascii="Times New Roman" w:hAnsi="Times New Roman"/>
          <w:i/>
          <w:sz w:val="24"/>
          <w:szCs w:val="24"/>
          <w:lang w:eastAsia="ar-SA"/>
        </w:rPr>
      </w:pPr>
      <w:r w:rsidRPr="00E838C3">
        <w:rPr>
          <w:rFonts w:ascii="Times New Roman" w:hAnsi="Times New Roman"/>
          <w:sz w:val="24"/>
          <w:szCs w:val="24"/>
          <w:lang w:eastAsia="ar-SA"/>
        </w:rPr>
        <w:t>понимать высказывания, содержащие логические связки («… и …», «если …, то …», «каждый», «все» и др.), определять «верно» или «неверно» приведенное высказывание о числах, результатах действиях, геометрических фигур</w:t>
      </w:r>
    </w:p>
    <w:p w:rsidR="00763935" w:rsidRPr="00E838C3" w:rsidRDefault="00763935" w:rsidP="00E838C3">
      <w:pPr>
        <w:pStyle w:val="BodyTextIndent"/>
        <w:widowControl w:val="0"/>
        <w:spacing w:line="240" w:lineRule="atLeast"/>
        <w:ind w:left="0"/>
        <w:rPr>
          <w:rFonts w:ascii="Times New Roman" w:hAnsi="Times New Roman"/>
          <w:b/>
          <w:sz w:val="24"/>
          <w:szCs w:val="24"/>
        </w:rPr>
      </w:pPr>
    </w:p>
    <w:p w:rsidR="00763935" w:rsidRPr="00E838C3" w:rsidRDefault="00763935" w:rsidP="00E838C3">
      <w:pPr>
        <w:pStyle w:val="BodyTextIndent"/>
        <w:widowControl w:val="0"/>
        <w:spacing w:line="240" w:lineRule="atLeast"/>
        <w:ind w:left="540" w:firstLine="900"/>
        <w:jc w:val="both"/>
        <w:rPr>
          <w:rFonts w:ascii="Times New Roman" w:hAnsi="Times New Roman"/>
          <w:sz w:val="24"/>
          <w:szCs w:val="24"/>
        </w:rPr>
      </w:pPr>
      <w:r w:rsidRPr="00E838C3">
        <w:rPr>
          <w:rFonts w:ascii="Times New Roman" w:hAnsi="Times New Roman"/>
          <w:sz w:val="24"/>
          <w:szCs w:val="24"/>
        </w:rPr>
        <w:t>Программа определяет ряд задач, решение которых направлено на достижение основных целей начального математического образования:</w:t>
      </w:r>
    </w:p>
    <w:p w:rsidR="00763935" w:rsidRPr="00E838C3" w:rsidRDefault="00763935" w:rsidP="00E838C3">
      <w:pPr>
        <w:pStyle w:val="BodyTextIndent"/>
        <w:widowControl w:val="0"/>
        <w:numPr>
          <w:ilvl w:val="0"/>
          <w:numId w:val="3"/>
        </w:numPr>
        <w:spacing w:line="240" w:lineRule="atLeast"/>
        <w:ind w:left="540" w:firstLine="900"/>
        <w:jc w:val="both"/>
        <w:rPr>
          <w:rFonts w:ascii="Times New Roman" w:hAnsi="Times New Roman"/>
          <w:sz w:val="24"/>
          <w:szCs w:val="24"/>
        </w:rPr>
      </w:pPr>
      <w:r w:rsidRPr="00E838C3">
        <w:rPr>
          <w:rFonts w:ascii="Times New Roman" w:hAnsi="Times New Roman"/>
          <w:sz w:val="24"/>
          <w:szCs w:val="24"/>
        </w:rPr>
        <w:t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763935" w:rsidRPr="00E838C3" w:rsidRDefault="00763935" w:rsidP="00E838C3">
      <w:pPr>
        <w:pStyle w:val="BodyTextIndent"/>
        <w:widowControl w:val="0"/>
        <w:numPr>
          <w:ilvl w:val="0"/>
          <w:numId w:val="3"/>
        </w:numPr>
        <w:spacing w:line="240" w:lineRule="atLeast"/>
        <w:ind w:left="540" w:firstLine="900"/>
        <w:jc w:val="both"/>
        <w:rPr>
          <w:rFonts w:ascii="Times New Roman" w:hAnsi="Times New Roman"/>
          <w:sz w:val="24"/>
          <w:szCs w:val="24"/>
        </w:rPr>
      </w:pPr>
      <w:r w:rsidRPr="00E838C3">
        <w:rPr>
          <w:rFonts w:ascii="Times New Roman" w:hAnsi="Times New Roman"/>
          <w:sz w:val="24"/>
          <w:szCs w:val="24"/>
        </w:rPr>
        <w:t>развитие основ логического, знаково-символического и алгоритмического мышления;</w:t>
      </w:r>
    </w:p>
    <w:p w:rsidR="00763935" w:rsidRPr="00E838C3" w:rsidRDefault="00763935" w:rsidP="00E838C3">
      <w:pPr>
        <w:pStyle w:val="BodyTextIndent"/>
        <w:widowControl w:val="0"/>
        <w:numPr>
          <w:ilvl w:val="0"/>
          <w:numId w:val="3"/>
        </w:numPr>
        <w:spacing w:line="240" w:lineRule="atLeast"/>
        <w:ind w:left="540" w:firstLine="900"/>
        <w:jc w:val="both"/>
        <w:rPr>
          <w:rFonts w:ascii="Times New Roman" w:hAnsi="Times New Roman"/>
          <w:sz w:val="24"/>
          <w:szCs w:val="24"/>
        </w:rPr>
      </w:pPr>
      <w:r w:rsidRPr="00E838C3">
        <w:rPr>
          <w:rFonts w:ascii="Times New Roman" w:hAnsi="Times New Roman"/>
          <w:sz w:val="24"/>
          <w:szCs w:val="24"/>
        </w:rPr>
        <w:t>развитие пространственного воображения;</w:t>
      </w:r>
    </w:p>
    <w:p w:rsidR="00763935" w:rsidRPr="00E838C3" w:rsidRDefault="00763935" w:rsidP="00E838C3">
      <w:pPr>
        <w:pStyle w:val="BodyTextIndent"/>
        <w:widowControl w:val="0"/>
        <w:numPr>
          <w:ilvl w:val="0"/>
          <w:numId w:val="3"/>
        </w:numPr>
        <w:spacing w:line="240" w:lineRule="atLeast"/>
        <w:ind w:left="540" w:firstLine="900"/>
        <w:jc w:val="both"/>
        <w:rPr>
          <w:rFonts w:ascii="Times New Roman" w:hAnsi="Times New Roman"/>
          <w:sz w:val="24"/>
          <w:szCs w:val="24"/>
        </w:rPr>
      </w:pPr>
      <w:r w:rsidRPr="00E838C3">
        <w:rPr>
          <w:rFonts w:ascii="Times New Roman" w:hAnsi="Times New Roman"/>
          <w:sz w:val="24"/>
          <w:szCs w:val="24"/>
        </w:rPr>
        <w:t>развитие математической речи;</w:t>
      </w:r>
    </w:p>
    <w:p w:rsidR="00763935" w:rsidRPr="00E838C3" w:rsidRDefault="00763935" w:rsidP="00E838C3">
      <w:pPr>
        <w:pStyle w:val="BodyTextIndent"/>
        <w:widowControl w:val="0"/>
        <w:numPr>
          <w:ilvl w:val="0"/>
          <w:numId w:val="3"/>
        </w:numPr>
        <w:spacing w:line="240" w:lineRule="atLeast"/>
        <w:ind w:left="540" w:firstLine="900"/>
        <w:jc w:val="both"/>
        <w:rPr>
          <w:rFonts w:ascii="Times New Roman" w:hAnsi="Times New Roman"/>
          <w:sz w:val="24"/>
          <w:szCs w:val="24"/>
        </w:rPr>
      </w:pPr>
      <w:r w:rsidRPr="00E838C3">
        <w:rPr>
          <w:rFonts w:ascii="Times New Roman" w:hAnsi="Times New Roman"/>
          <w:sz w:val="24"/>
          <w:szCs w:val="24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763935" w:rsidRPr="00E838C3" w:rsidRDefault="00763935" w:rsidP="00E838C3">
      <w:pPr>
        <w:pStyle w:val="BodyTextIndent"/>
        <w:widowControl w:val="0"/>
        <w:numPr>
          <w:ilvl w:val="0"/>
          <w:numId w:val="3"/>
        </w:numPr>
        <w:spacing w:line="240" w:lineRule="atLeast"/>
        <w:ind w:left="540" w:firstLine="900"/>
        <w:jc w:val="both"/>
        <w:rPr>
          <w:rFonts w:ascii="Times New Roman" w:hAnsi="Times New Roman"/>
          <w:sz w:val="24"/>
          <w:szCs w:val="24"/>
        </w:rPr>
      </w:pPr>
      <w:r w:rsidRPr="00E838C3">
        <w:rPr>
          <w:rFonts w:ascii="Times New Roman" w:hAnsi="Times New Roman"/>
          <w:sz w:val="24"/>
          <w:szCs w:val="24"/>
        </w:rPr>
        <w:t>формирование первоначальных представлений о компьютерной грамотности;</w:t>
      </w:r>
    </w:p>
    <w:p w:rsidR="00763935" w:rsidRPr="00E838C3" w:rsidRDefault="00763935" w:rsidP="00E838C3">
      <w:pPr>
        <w:pStyle w:val="BodyTextIndent"/>
        <w:widowControl w:val="0"/>
        <w:numPr>
          <w:ilvl w:val="0"/>
          <w:numId w:val="3"/>
        </w:numPr>
        <w:spacing w:line="240" w:lineRule="atLeast"/>
        <w:ind w:left="540" w:firstLine="900"/>
        <w:jc w:val="both"/>
        <w:rPr>
          <w:rFonts w:ascii="Times New Roman" w:hAnsi="Times New Roman"/>
          <w:sz w:val="24"/>
          <w:szCs w:val="24"/>
        </w:rPr>
      </w:pPr>
      <w:r w:rsidRPr="00E838C3">
        <w:rPr>
          <w:rFonts w:ascii="Times New Roman" w:hAnsi="Times New Roman"/>
          <w:sz w:val="24"/>
          <w:szCs w:val="24"/>
        </w:rPr>
        <w:t>развитие познавательных способностей;</w:t>
      </w:r>
    </w:p>
    <w:p w:rsidR="00763935" w:rsidRPr="00E838C3" w:rsidRDefault="00763935" w:rsidP="00E838C3">
      <w:pPr>
        <w:pStyle w:val="BodyTextIndent"/>
        <w:widowControl w:val="0"/>
        <w:numPr>
          <w:ilvl w:val="0"/>
          <w:numId w:val="3"/>
        </w:numPr>
        <w:spacing w:line="240" w:lineRule="atLeast"/>
        <w:ind w:left="540" w:firstLine="900"/>
        <w:jc w:val="both"/>
        <w:rPr>
          <w:rFonts w:ascii="Times New Roman" w:hAnsi="Times New Roman"/>
          <w:sz w:val="24"/>
          <w:szCs w:val="24"/>
        </w:rPr>
      </w:pPr>
      <w:r w:rsidRPr="00E838C3">
        <w:rPr>
          <w:rFonts w:ascii="Times New Roman" w:hAnsi="Times New Roman"/>
          <w:sz w:val="24"/>
          <w:szCs w:val="24"/>
        </w:rPr>
        <w:t>воспитание стремления к расширению математических знаний;</w:t>
      </w:r>
    </w:p>
    <w:p w:rsidR="00763935" w:rsidRPr="00E838C3" w:rsidRDefault="00763935" w:rsidP="00E838C3">
      <w:pPr>
        <w:pStyle w:val="BodyTextIndent"/>
        <w:widowControl w:val="0"/>
        <w:numPr>
          <w:ilvl w:val="0"/>
          <w:numId w:val="3"/>
        </w:numPr>
        <w:spacing w:line="240" w:lineRule="atLeast"/>
        <w:ind w:left="540" w:firstLine="900"/>
        <w:jc w:val="both"/>
        <w:rPr>
          <w:rFonts w:ascii="Times New Roman" w:hAnsi="Times New Roman"/>
          <w:sz w:val="24"/>
          <w:szCs w:val="24"/>
        </w:rPr>
      </w:pPr>
      <w:r w:rsidRPr="00E838C3">
        <w:rPr>
          <w:rFonts w:ascii="Times New Roman" w:hAnsi="Times New Roman"/>
          <w:sz w:val="24"/>
          <w:szCs w:val="24"/>
        </w:rPr>
        <w:t>формирование критичности мышления;</w:t>
      </w:r>
    </w:p>
    <w:p w:rsidR="00763935" w:rsidRPr="00E838C3" w:rsidRDefault="00763935" w:rsidP="00E838C3">
      <w:pPr>
        <w:pStyle w:val="BodyTextIndent"/>
        <w:widowControl w:val="0"/>
        <w:numPr>
          <w:ilvl w:val="0"/>
          <w:numId w:val="3"/>
        </w:numPr>
        <w:spacing w:line="240" w:lineRule="atLeast"/>
        <w:ind w:left="540" w:firstLine="900"/>
        <w:jc w:val="both"/>
        <w:rPr>
          <w:rFonts w:ascii="Times New Roman" w:hAnsi="Times New Roman"/>
          <w:sz w:val="24"/>
          <w:szCs w:val="24"/>
        </w:rPr>
      </w:pPr>
      <w:r w:rsidRPr="00E838C3">
        <w:rPr>
          <w:rFonts w:ascii="Times New Roman" w:hAnsi="Times New Roman"/>
          <w:sz w:val="24"/>
          <w:szCs w:val="24"/>
        </w:rPr>
        <w:t>развитие умений аргументировано обосновывать и отстаивать высказанное суждение, оценивать и принимать суждения других.</w:t>
      </w:r>
    </w:p>
    <w:p w:rsidR="00763935" w:rsidRPr="00E838C3" w:rsidRDefault="00763935" w:rsidP="00E838C3">
      <w:pPr>
        <w:pStyle w:val="BodyTextIndent"/>
        <w:widowControl w:val="0"/>
        <w:spacing w:line="240" w:lineRule="atLeast"/>
        <w:ind w:left="540" w:firstLine="900"/>
        <w:jc w:val="both"/>
        <w:rPr>
          <w:rFonts w:ascii="Times New Roman" w:hAnsi="Times New Roman"/>
          <w:sz w:val="24"/>
          <w:szCs w:val="24"/>
        </w:rPr>
      </w:pPr>
      <w:r w:rsidRPr="00E838C3">
        <w:rPr>
          <w:rFonts w:ascii="Times New Roman" w:hAnsi="Times New Roman"/>
          <w:sz w:val="24"/>
          <w:szCs w:val="24"/>
        </w:rPr>
        <w:t>Решение названных задач обеспечивает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763935" w:rsidRPr="00E838C3" w:rsidRDefault="00763935" w:rsidP="00E838C3">
      <w:pPr>
        <w:pStyle w:val="BodyTextIndent"/>
        <w:widowControl w:val="0"/>
        <w:spacing w:line="240" w:lineRule="atLeast"/>
        <w:ind w:left="540" w:firstLine="900"/>
        <w:jc w:val="both"/>
        <w:rPr>
          <w:rFonts w:ascii="Times New Roman" w:hAnsi="Times New Roman"/>
          <w:sz w:val="24"/>
          <w:szCs w:val="24"/>
        </w:rPr>
      </w:pPr>
      <w:r w:rsidRPr="00E838C3">
        <w:rPr>
          <w:rFonts w:ascii="Times New Roman" w:hAnsi="Times New Roman"/>
          <w:sz w:val="24"/>
          <w:szCs w:val="24"/>
        </w:rPr>
        <w:t>Начальный курс математики является курсом интегрированным: в нем объединен арифметический, геометрический и алгебраический материал.</w:t>
      </w:r>
    </w:p>
    <w:p w:rsidR="00763935" w:rsidRPr="00E838C3" w:rsidRDefault="00763935" w:rsidP="00E838C3">
      <w:pPr>
        <w:pStyle w:val="BodyTextIndent"/>
        <w:widowControl w:val="0"/>
        <w:spacing w:line="240" w:lineRule="atLeast"/>
        <w:ind w:left="540" w:firstLine="900"/>
        <w:jc w:val="both"/>
        <w:rPr>
          <w:rFonts w:ascii="Times New Roman" w:hAnsi="Times New Roman"/>
          <w:sz w:val="24"/>
          <w:szCs w:val="24"/>
        </w:rPr>
      </w:pPr>
      <w:r w:rsidRPr="00E838C3">
        <w:rPr>
          <w:rFonts w:ascii="Times New Roman" w:hAnsi="Times New Roman"/>
          <w:sz w:val="24"/>
          <w:szCs w:val="24"/>
        </w:rPr>
        <w:t>Содержание 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информацией».арифметическим ядром программы является учебный материал, который представляет основы математической науки, как необходимость его изучения в начальной школе для успешного продолжения образования.</w:t>
      </w:r>
    </w:p>
    <w:p w:rsidR="00763935" w:rsidRPr="00E838C3" w:rsidRDefault="00763935" w:rsidP="00E838C3">
      <w:pPr>
        <w:spacing w:line="240" w:lineRule="atLeast"/>
        <w:rPr>
          <w:rFonts w:ascii="Times New Roman" w:hAnsi="Times New Roman"/>
          <w:b/>
          <w:sz w:val="24"/>
          <w:szCs w:val="24"/>
          <w:lang w:eastAsia="en-US"/>
        </w:rPr>
      </w:pPr>
    </w:p>
    <w:p w:rsidR="00763935" w:rsidRPr="0069776F" w:rsidRDefault="00763935" w:rsidP="00FF25AA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Раздел 5. </w:t>
      </w:r>
      <w:r w:rsidRPr="0069776F">
        <w:rPr>
          <w:rFonts w:ascii="Times New Roman" w:hAnsi="Times New Roman"/>
          <w:b/>
          <w:sz w:val="24"/>
          <w:szCs w:val="24"/>
          <w:lang w:eastAsia="en-US"/>
        </w:rPr>
        <w:t>СОДЕРЖАНИЕ КУРСА.</w:t>
      </w:r>
    </w:p>
    <w:p w:rsidR="00763935" w:rsidRPr="00570402" w:rsidRDefault="00763935" w:rsidP="00E838C3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70402">
        <w:rPr>
          <w:rFonts w:ascii="Times New Roman" w:hAnsi="Times New Roman"/>
          <w:b/>
          <w:bCs/>
          <w:color w:val="000000"/>
          <w:sz w:val="24"/>
          <w:szCs w:val="24"/>
        </w:rPr>
        <w:t>Содержание программы (170)</w:t>
      </w:r>
    </w:p>
    <w:p w:rsidR="00763935" w:rsidRPr="00570402" w:rsidRDefault="00763935" w:rsidP="00E838C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70402">
        <w:rPr>
          <w:rFonts w:ascii="Times New Roman" w:hAnsi="Times New Roman"/>
          <w:b/>
          <w:sz w:val="24"/>
          <w:szCs w:val="24"/>
        </w:rPr>
        <w:t>Многозначные числа. Нумерация. Сложение и вычитание (25 ч)</w:t>
      </w:r>
    </w:p>
    <w:p w:rsidR="00763935" w:rsidRPr="00570402" w:rsidRDefault="00763935" w:rsidP="00E838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0402">
        <w:rPr>
          <w:rFonts w:ascii="Times New Roman" w:hAnsi="Times New Roman"/>
          <w:sz w:val="24"/>
          <w:szCs w:val="24"/>
        </w:rPr>
        <w:t>Повторение устной и письменной нумерации чисел в пределах миллиона. Разряды и классы. Запись и сравнение чисел.</w:t>
      </w:r>
    </w:p>
    <w:p w:rsidR="00763935" w:rsidRPr="00570402" w:rsidRDefault="00763935" w:rsidP="00E838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0402">
        <w:rPr>
          <w:rFonts w:ascii="Times New Roman" w:hAnsi="Times New Roman"/>
          <w:sz w:val="24"/>
          <w:szCs w:val="24"/>
        </w:rPr>
        <w:t>Единицы времени: век, год, месяц, сутки, час, минута, секунда. И \ соотношение. Простые задачи на вычисление времени.</w:t>
      </w:r>
    </w:p>
    <w:p w:rsidR="00763935" w:rsidRPr="00570402" w:rsidRDefault="00763935" w:rsidP="00E838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0402">
        <w:rPr>
          <w:rFonts w:ascii="Times New Roman" w:hAnsi="Times New Roman"/>
          <w:sz w:val="24"/>
          <w:szCs w:val="24"/>
        </w:rPr>
        <w:t>Сложение и вычитание многозначных чисел. Устные и письменные приемы выполнения действий.</w:t>
      </w:r>
    </w:p>
    <w:p w:rsidR="00763935" w:rsidRPr="00570402" w:rsidRDefault="00763935" w:rsidP="00E838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0402">
        <w:rPr>
          <w:rFonts w:ascii="Times New Roman" w:hAnsi="Times New Roman"/>
          <w:sz w:val="24"/>
          <w:szCs w:val="24"/>
        </w:rPr>
        <w:t>Решение простейших уравнений на нахождение неизвестного слагаемого, уменьшаемого, вычитаемого на основе взаимосвязи между данными и искомыми числами. Решение задач с помощью  составления уравнения.</w:t>
      </w:r>
    </w:p>
    <w:p w:rsidR="00763935" w:rsidRPr="00570402" w:rsidRDefault="00763935" w:rsidP="00E838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0402">
        <w:rPr>
          <w:rFonts w:ascii="Times New Roman" w:hAnsi="Times New Roman"/>
          <w:sz w:val="24"/>
          <w:szCs w:val="24"/>
        </w:rPr>
        <w:t>Решение составных задач. Вычисление значения выражений с 2—3 действия (со скобками и без них)</w:t>
      </w:r>
    </w:p>
    <w:p w:rsidR="00763935" w:rsidRPr="00570402" w:rsidRDefault="00763935" w:rsidP="00E838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3935" w:rsidRPr="00570402" w:rsidRDefault="00763935" w:rsidP="00E838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0402">
        <w:rPr>
          <w:rFonts w:ascii="Times New Roman" w:hAnsi="Times New Roman"/>
          <w:b/>
          <w:sz w:val="24"/>
          <w:szCs w:val="24"/>
        </w:rPr>
        <w:t>Умножение и деление (145 ч)</w:t>
      </w:r>
    </w:p>
    <w:p w:rsidR="00763935" w:rsidRPr="00570402" w:rsidRDefault="00763935" w:rsidP="00E838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0402">
        <w:rPr>
          <w:rFonts w:ascii="Times New Roman" w:hAnsi="Times New Roman"/>
          <w:sz w:val="24"/>
          <w:szCs w:val="24"/>
        </w:rPr>
        <w:t>Повторение и систематизация знаний учащихся: перестановка множителей, взаимосвязь между компонентами действий, умножение и деление с числами 1 и 0, умножение суммы на число, числа на сумму, деление суммы на число, умножение и деле числа на произведение.</w:t>
      </w:r>
    </w:p>
    <w:p w:rsidR="00763935" w:rsidRPr="00570402" w:rsidRDefault="00763935" w:rsidP="00E838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0402">
        <w:rPr>
          <w:rFonts w:ascii="Times New Roman" w:hAnsi="Times New Roman"/>
          <w:sz w:val="24"/>
          <w:szCs w:val="24"/>
        </w:rPr>
        <w:t>Способы проверки умножения и деления. Решение уравнений на умножение и деление на основе взаимосвязи между данными и искомыми числами. Устное умножение и деление на однозначное число в случаях, сводимых к действиям в пределах 100; умножение  и деление на 10,100,1000.</w:t>
      </w:r>
    </w:p>
    <w:p w:rsidR="00763935" w:rsidRPr="00570402" w:rsidRDefault="00763935" w:rsidP="00E838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0402">
        <w:rPr>
          <w:rFonts w:ascii="Times New Roman" w:hAnsi="Times New Roman"/>
          <w:sz w:val="24"/>
          <w:szCs w:val="24"/>
        </w:rPr>
        <w:t>Умножение многозначного числа на однозначное, двузначное и трехзначное число. Деление многозначного числа на однозначное,  двузначное и трехзначное число. Отработка письменных приемов вычислений.</w:t>
      </w:r>
    </w:p>
    <w:p w:rsidR="00763935" w:rsidRPr="00570402" w:rsidRDefault="00763935" w:rsidP="00E838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0402">
        <w:rPr>
          <w:rFonts w:ascii="Times New Roman" w:hAnsi="Times New Roman"/>
          <w:sz w:val="24"/>
          <w:szCs w:val="24"/>
        </w:rPr>
        <w:t>Знакомство с ЭВМ.</w:t>
      </w:r>
    </w:p>
    <w:p w:rsidR="00763935" w:rsidRPr="00570402" w:rsidRDefault="00763935" w:rsidP="00E838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0402">
        <w:rPr>
          <w:rFonts w:ascii="Times New Roman" w:hAnsi="Times New Roman"/>
          <w:sz w:val="24"/>
          <w:szCs w:val="24"/>
        </w:rPr>
        <w:t>Зависимость между величинами: скорость, время, расстояние; цена, количество, стоимость. Решение задач.</w:t>
      </w:r>
    </w:p>
    <w:p w:rsidR="00763935" w:rsidRPr="00570402" w:rsidRDefault="00763935" w:rsidP="00E838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0402">
        <w:rPr>
          <w:rFonts w:ascii="Times New Roman" w:hAnsi="Times New Roman"/>
          <w:sz w:val="24"/>
          <w:szCs w:val="24"/>
        </w:rPr>
        <w:t>Числовые выражения в 3—4 действия (со скобками и без них), содержащие все четыре арифметических действия.</w:t>
      </w:r>
    </w:p>
    <w:p w:rsidR="00763935" w:rsidRPr="00570402" w:rsidRDefault="00763935" w:rsidP="00E838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0402">
        <w:rPr>
          <w:rFonts w:ascii="Times New Roman" w:hAnsi="Times New Roman"/>
          <w:sz w:val="24"/>
          <w:szCs w:val="24"/>
        </w:rPr>
        <w:t>Площадь фигуры. Практические упражнения в измерении площади. Единицы измерения площади. Задачи на нахождение пери</w:t>
      </w:r>
      <w:r w:rsidRPr="00570402">
        <w:rPr>
          <w:rFonts w:ascii="Times New Roman" w:hAnsi="Times New Roman"/>
          <w:sz w:val="24"/>
          <w:szCs w:val="24"/>
        </w:rPr>
        <w:softHyphen/>
        <w:t>метра и площади прямоугольника (квадрата).</w:t>
      </w:r>
    </w:p>
    <w:p w:rsidR="00763935" w:rsidRPr="00570402" w:rsidRDefault="00763935" w:rsidP="00E838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0402">
        <w:rPr>
          <w:rFonts w:ascii="Times New Roman" w:hAnsi="Times New Roman"/>
          <w:sz w:val="24"/>
          <w:szCs w:val="24"/>
        </w:rPr>
        <w:t>Решение задач изученных видов на все арифметические действия.</w:t>
      </w:r>
    </w:p>
    <w:p w:rsidR="00763935" w:rsidRPr="00570402" w:rsidRDefault="00763935" w:rsidP="00E838C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70402">
        <w:rPr>
          <w:rFonts w:ascii="Times New Roman" w:hAnsi="Times New Roman"/>
          <w:sz w:val="24"/>
          <w:szCs w:val="24"/>
        </w:rPr>
        <w:t>Повторение и обобщение знаний.</w:t>
      </w:r>
    </w:p>
    <w:p w:rsidR="00763935" w:rsidRPr="00570402" w:rsidRDefault="00763935" w:rsidP="00FF25AA">
      <w:pPr>
        <w:pStyle w:val="BodyTextIndent"/>
        <w:widowControl w:val="0"/>
        <w:ind w:left="540" w:firstLine="900"/>
        <w:jc w:val="both"/>
        <w:rPr>
          <w:rFonts w:ascii="Times New Roman" w:hAnsi="Times New Roman"/>
          <w:sz w:val="24"/>
          <w:szCs w:val="24"/>
        </w:rPr>
      </w:pPr>
    </w:p>
    <w:p w:rsidR="00763935" w:rsidRPr="00570402" w:rsidRDefault="00763935" w:rsidP="00FF25AA">
      <w:pPr>
        <w:ind w:hanging="85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63935" w:rsidRPr="00570402" w:rsidRDefault="00763935" w:rsidP="00FF25AA">
      <w:pPr>
        <w:ind w:hanging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70402">
        <w:rPr>
          <w:rFonts w:ascii="Times New Roman" w:hAnsi="Times New Roman"/>
          <w:b/>
          <w:sz w:val="24"/>
          <w:szCs w:val="24"/>
        </w:rPr>
        <w:t>Раздел 6.</w:t>
      </w:r>
    </w:p>
    <w:p w:rsidR="00763935" w:rsidRPr="00570402" w:rsidRDefault="00763935" w:rsidP="00E838C3">
      <w:pPr>
        <w:spacing w:before="100" w:after="0"/>
        <w:jc w:val="center"/>
        <w:rPr>
          <w:rFonts w:ascii="Times New Roman" w:hAnsi="Times New Roman"/>
          <w:b/>
          <w:sz w:val="24"/>
          <w:szCs w:val="24"/>
        </w:rPr>
      </w:pPr>
      <w:r w:rsidRPr="00570402">
        <w:rPr>
          <w:rFonts w:ascii="Times New Roman" w:hAnsi="Times New Roman"/>
          <w:b/>
          <w:sz w:val="24"/>
          <w:szCs w:val="24"/>
        </w:rPr>
        <w:t>Контроль  уровня достижения планируемых результатов освоения образовательной программы</w:t>
      </w:r>
    </w:p>
    <w:p w:rsidR="00763935" w:rsidRPr="00570402" w:rsidRDefault="00763935" w:rsidP="00E838C3">
      <w:pPr>
        <w:ind w:hanging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70402">
        <w:rPr>
          <w:rFonts w:ascii="Times New Roman" w:hAnsi="Times New Roman"/>
          <w:b/>
          <w:sz w:val="24"/>
          <w:szCs w:val="24"/>
        </w:rPr>
        <w:t>График практической части рабочей программы</w:t>
      </w:r>
    </w:p>
    <w:p w:rsidR="00763935" w:rsidRPr="00570402" w:rsidRDefault="00763935" w:rsidP="00E838C3">
      <w:pPr>
        <w:ind w:hanging="851"/>
        <w:contextualSpacing/>
        <w:jc w:val="center"/>
        <w:rPr>
          <w:rFonts w:ascii="Times New Roman" w:hAnsi="Times New Roman"/>
          <w:sz w:val="24"/>
          <w:szCs w:val="24"/>
        </w:rPr>
      </w:pPr>
      <w:r w:rsidRPr="00570402">
        <w:rPr>
          <w:rFonts w:ascii="Times New Roman" w:hAnsi="Times New Roman"/>
          <w:sz w:val="24"/>
          <w:szCs w:val="24"/>
        </w:rPr>
        <w:t xml:space="preserve"> (возможны коррективы)</w:t>
      </w:r>
    </w:p>
    <w:p w:rsidR="00763935" w:rsidRPr="00570402" w:rsidRDefault="00763935" w:rsidP="00E838C3">
      <w:pPr>
        <w:ind w:hanging="851"/>
        <w:contextualSpacing/>
        <w:jc w:val="both"/>
        <w:rPr>
          <w:rFonts w:ascii="Times New Roman" w:hAnsi="Times New Roman"/>
          <w:sz w:val="24"/>
          <w:szCs w:val="24"/>
        </w:rPr>
      </w:pPr>
      <w:r w:rsidRPr="00570402">
        <w:rPr>
          <w:rFonts w:ascii="Times New Roman" w:hAnsi="Times New Roman"/>
          <w:sz w:val="24"/>
          <w:szCs w:val="24"/>
        </w:rPr>
        <w:t xml:space="preserve">                     Вс</w:t>
      </w:r>
      <w:r>
        <w:rPr>
          <w:rFonts w:ascii="Times New Roman" w:hAnsi="Times New Roman"/>
          <w:sz w:val="24"/>
          <w:szCs w:val="24"/>
        </w:rPr>
        <w:t>его контрольных работ за год: 1</w:t>
      </w:r>
      <w:r w:rsidRPr="00570402">
        <w:rPr>
          <w:rFonts w:ascii="Times New Roman" w:hAnsi="Times New Roman"/>
          <w:sz w:val="24"/>
          <w:szCs w:val="24"/>
        </w:rPr>
        <w:t xml:space="preserve"> </w:t>
      </w:r>
    </w:p>
    <w:p w:rsidR="00763935" w:rsidRPr="00570402" w:rsidRDefault="00763935" w:rsidP="00E838C3">
      <w:pPr>
        <w:ind w:hanging="851"/>
        <w:contextualSpacing/>
        <w:jc w:val="both"/>
        <w:rPr>
          <w:rFonts w:ascii="Times New Roman" w:hAnsi="Times New Roman"/>
          <w:sz w:val="24"/>
          <w:szCs w:val="24"/>
        </w:rPr>
      </w:pPr>
      <w:r w:rsidRPr="00570402">
        <w:rPr>
          <w:rFonts w:ascii="Times New Roman" w:hAnsi="Times New Roman"/>
          <w:sz w:val="24"/>
          <w:szCs w:val="24"/>
        </w:rPr>
        <w:t xml:space="preserve">                     1 четверть  - 4 работы</w:t>
      </w:r>
    </w:p>
    <w:p w:rsidR="00763935" w:rsidRPr="00570402" w:rsidRDefault="00763935" w:rsidP="00E838C3">
      <w:pPr>
        <w:ind w:hanging="851"/>
        <w:contextualSpacing/>
        <w:jc w:val="both"/>
        <w:rPr>
          <w:rFonts w:ascii="Times New Roman" w:hAnsi="Times New Roman"/>
          <w:sz w:val="24"/>
          <w:szCs w:val="24"/>
        </w:rPr>
      </w:pPr>
      <w:r w:rsidRPr="00570402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 2 четверть  - 3</w:t>
      </w:r>
      <w:r w:rsidRPr="00570402">
        <w:rPr>
          <w:rFonts w:ascii="Times New Roman" w:hAnsi="Times New Roman"/>
          <w:sz w:val="24"/>
          <w:szCs w:val="24"/>
        </w:rPr>
        <w:t xml:space="preserve"> работы</w:t>
      </w:r>
    </w:p>
    <w:p w:rsidR="00763935" w:rsidRPr="00570402" w:rsidRDefault="00763935" w:rsidP="00E838C3">
      <w:pPr>
        <w:ind w:hanging="851"/>
        <w:contextualSpacing/>
        <w:jc w:val="both"/>
        <w:rPr>
          <w:rFonts w:ascii="Times New Roman" w:hAnsi="Times New Roman"/>
          <w:sz w:val="24"/>
          <w:szCs w:val="24"/>
        </w:rPr>
      </w:pPr>
      <w:r w:rsidRPr="00570402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 3 четверть – 3</w:t>
      </w:r>
      <w:r w:rsidRPr="00570402">
        <w:rPr>
          <w:rFonts w:ascii="Times New Roman" w:hAnsi="Times New Roman"/>
          <w:sz w:val="24"/>
          <w:szCs w:val="24"/>
        </w:rPr>
        <w:t xml:space="preserve"> работы</w:t>
      </w:r>
    </w:p>
    <w:p w:rsidR="00763935" w:rsidRPr="00570402" w:rsidRDefault="00763935" w:rsidP="00FF25AA">
      <w:pPr>
        <w:ind w:hanging="851"/>
        <w:contextualSpacing/>
        <w:jc w:val="both"/>
        <w:rPr>
          <w:rFonts w:ascii="Times New Roman" w:hAnsi="Times New Roman"/>
          <w:sz w:val="24"/>
          <w:szCs w:val="24"/>
        </w:rPr>
      </w:pPr>
      <w:r w:rsidRPr="00570402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0402">
        <w:rPr>
          <w:rFonts w:ascii="Times New Roman" w:hAnsi="Times New Roman"/>
          <w:sz w:val="24"/>
          <w:szCs w:val="24"/>
        </w:rPr>
        <w:t>4 четверть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0402">
        <w:rPr>
          <w:rFonts w:ascii="Times New Roman" w:hAnsi="Times New Roman"/>
          <w:sz w:val="24"/>
          <w:szCs w:val="24"/>
        </w:rPr>
        <w:t>2 работы.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45"/>
        <w:gridCol w:w="2317"/>
        <w:gridCol w:w="4848"/>
        <w:gridCol w:w="756"/>
        <w:gridCol w:w="1487"/>
      </w:tblGrid>
      <w:tr w:rsidR="00763935" w:rsidRPr="00570402" w:rsidTr="00764BB2"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Вид практической работы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763935" w:rsidRPr="00570402" w:rsidTr="00764BB2">
        <w:tc>
          <w:tcPr>
            <w:tcW w:w="0" w:type="auto"/>
            <w:vMerge w:val="restart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vMerge w:val="restart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Входная контрольная работа №1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57351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 xml:space="preserve">  Контрольная  работа № 2 по теме:«Сложение и вычитание. Умножение и деление»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36636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Контрольная работа № 3 по теме «Нумерация больше 1000»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rPr>
          <w:gridAfter w:val="3"/>
          <w:trHeight w:val="517"/>
        </w:trPr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36636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Контрольна</w:t>
            </w:r>
            <w:r>
              <w:rPr>
                <w:rFonts w:ascii="Times New Roman" w:hAnsi="Times New Roman"/>
                <w:sz w:val="24"/>
                <w:szCs w:val="24"/>
              </w:rPr>
              <w:t>я работа № 4</w:t>
            </w:r>
            <w:r w:rsidRPr="00570402">
              <w:rPr>
                <w:rFonts w:ascii="Times New Roman" w:hAnsi="Times New Roman"/>
                <w:sz w:val="24"/>
                <w:szCs w:val="24"/>
              </w:rPr>
              <w:t xml:space="preserve"> по теме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теме </w:t>
            </w:r>
            <w:r w:rsidRPr="00570402">
              <w:rPr>
                <w:rFonts w:ascii="Times New Roman" w:hAnsi="Times New Roman"/>
                <w:sz w:val="24"/>
                <w:szCs w:val="24"/>
              </w:rPr>
              <w:t>«Сложение и вычитание многозначных чисел»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60571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5</w:t>
            </w:r>
            <w:r w:rsidRPr="00570402">
              <w:rPr>
                <w:rFonts w:ascii="Times New Roman" w:hAnsi="Times New Roman"/>
                <w:sz w:val="24"/>
                <w:szCs w:val="24"/>
              </w:rPr>
              <w:t xml:space="preserve"> по теме «Умножение </w:t>
            </w:r>
            <w:r w:rsidRPr="00570402">
              <w:rPr>
                <w:rFonts w:ascii="Times New Roman" w:hAnsi="Times New Roman"/>
                <w:sz w:val="24"/>
                <w:szCs w:val="24"/>
              </w:rPr>
              <w:br/>
              <w:t>и деление многозначных чисел»</w:t>
            </w:r>
          </w:p>
        </w:tc>
        <w:tc>
          <w:tcPr>
            <w:tcW w:w="0" w:type="auto"/>
          </w:tcPr>
          <w:p w:rsidR="00763935" w:rsidRPr="00570402" w:rsidRDefault="00763935" w:rsidP="0060571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1840B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6 по теме «Величины»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Default="00763935" w:rsidP="001840B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 № 7 за 1 полугодие</w:t>
            </w:r>
          </w:p>
        </w:tc>
        <w:tc>
          <w:tcPr>
            <w:tcW w:w="0" w:type="auto"/>
          </w:tcPr>
          <w:p w:rsidR="00763935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rPr>
          <w:gridAfter w:val="3"/>
          <w:trHeight w:val="517"/>
        </w:trPr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CF21D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8</w:t>
            </w:r>
            <w:r w:rsidRPr="0057040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Задачи на движение</w:t>
            </w:r>
            <w:r w:rsidRPr="0057040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C347A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№9</w:t>
            </w:r>
            <w:r w:rsidRPr="00570402">
              <w:rPr>
                <w:rFonts w:ascii="Times New Roman" w:hAnsi="Times New Roman"/>
                <w:sz w:val="24"/>
                <w:szCs w:val="24"/>
              </w:rPr>
              <w:t xml:space="preserve"> по теме «</w:t>
            </w:r>
            <w:r w:rsidRPr="00C347A0">
              <w:rPr>
                <w:rFonts w:ascii="Times New Roman" w:hAnsi="Times New Roman"/>
                <w:sz w:val="24"/>
                <w:szCs w:val="24"/>
              </w:rPr>
              <w:t>Умножение и деление на числа, оканчивающиеся нулями»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8.02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1F2A24">
        <w:tc>
          <w:tcPr>
            <w:tcW w:w="0" w:type="auto"/>
            <w:vMerge/>
            <w:tcBorders>
              <w:bottom w:val="single" w:sz="4" w:space="0" w:color="auto"/>
            </w:tcBorders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36636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  <w:r>
              <w:rPr>
                <w:rFonts w:ascii="Times New Roman" w:hAnsi="Times New Roman"/>
                <w:sz w:val="24"/>
                <w:szCs w:val="24"/>
              </w:rPr>
              <w:t>работа № 10</w:t>
            </w:r>
            <w:r w:rsidRPr="00570402">
              <w:rPr>
                <w:rFonts w:ascii="Times New Roman" w:hAnsi="Times New Roman"/>
                <w:sz w:val="24"/>
                <w:szCs w:val="24"/>
              </w:rPr>
              <w:t xml:space="preserve"> Контрольная  работа по теме «Деление на </w:t>
            </w:r>
            <w:r>
              <w:rPr>
                <w:rFonts w:ascii="Times New Roman" w:hAnsi="Times New Roman"/>
                <w:sz w:val="24"/>
                <w:szCs w:val="24"/>
              </w:rPr>
              <w:t>двузначное</w:t>
            </w:r>
            <w:r w:rsidRPr="00570402">
              <w:rPr>
                <w:rFonts w:ascii="Times New Roman" w:hAnsi="Times New Roman"/>
                <w:sz w:val="24"/>
                <w:szCs w:val="24"/>
              </w:rPr>
              <w:t xml:space="preserve"> число»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1F2A24">
        <w:tc>
          <w:tcPr>
            <w:tcW w:w="0" w:type="auto"/>
            <w:tcBorders>
              <w:bottom w:val="single" w:sz="4" w:space="0" w:color="auto"/>
            </w:tcBorders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A54313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313">
              <w:rPr>
                <w:rFonts w:ascii="Times New Roman" w:hAnsi="Times New Roman"/>
                <w:sz w:val="24"/>
                <w:szCs w:val="24"/>
              </w:rPr>
              <w:t xml:space="preserve">Контрольная  работа </w:t>
            </w:r>
            <w:r>
              <w:rPr>
                <w:rFonts w:ascii="Times New Roman" w:hAnsi="Times New Roman"/>
                <w:sz w:val="24"/>
                <w:szCs w:val="24"/>
              </w:rPr>
              <w:t>№11</w:t>
            </w:r>
            <w:r w:rsidRPr="00A54313">
              <w:rPr>
                <w:rFonts w:ascii="Times New Roman" w:hAnsi="Times New Roman"/>
                <w:sz w:val="24"/>
                <w:szCs w:val="24"/>
              </w:rPr>
              <w:t xml:space="preserve"> по теме «Деление на трехзначное число»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1F2A24">
        <w:tc>
          <w:tcPr>
            <w:tcW w:w="0" w:type="auto"/>
            <w:tcBorders>
              <w:bottom w:val="single" w:sz="4" w:space="0" w:color="auto"/>
            </w:tcBorders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60571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№12</w:t>
            </w:r>
            <w:r w:rsidRPr="005704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0402">
              <w:rPr>
                <w:rFonts w:ascii="Times New Roman" w:hAnsi="Times New Roman"/>
                <w:sz w:val="24"/>
                <w:szCs w:val="24"/>
              </w:rPr>
              <w:br/>
              <w:t>за II полугодие</w:t>
            </w:r>
          </w:p>
        </w:tc>
        <w:tc>
          <w:tcPr>
            <w:tcW w:w="0" w:type="auto"/>
          </w:tcPr>
          <w:p w:rsidR="00763935" w:rsidRPr="00570402" w:rsidRDefault="00763935" w:rsidP="0060571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2.05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 w:val="restart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Самостоятельная работа № 1</w:t>
            </w:r>
          </w:p>
        </w:tc>
        <w:tc>
          <w:tcPr>
            <w:tcW w:w="0" w:type="auto"/>
          </w:tcPr>
          <w:p w:rsidR="00763935" w:rsidRPr="00570402" w:rsidRDefault="00763935" w:rsidP="006239D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5.09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Самостоятельная работа №2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Самостоятельная работа № 3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Самостоятельная работа №4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Самостоятельная работа№5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Самостоятельная работа №6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№7 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Самостоятельная работа №8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Самостоятельная работа № 9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 w:val="restart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Математический диктант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Математический диктант№1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6.09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Математический диктант №2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Математический диктант № 3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Математический диктакт № 4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Математический диктант №5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Математический диктант №6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 xml:space="preserve">Математический диктант №7 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Математический диктант №8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570402" w:rsidTr="00764BB2"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Математический диктант №9</w:t>
            </w:r>
          </w:p>
        </w:tc>
        <w:tc>
          <w:tcPr>
            <w:tcW w:w="0" w:type="auto"/>
          </w:tcPr>
          <w:p w:rsidR="00763935" w:rsidRPr="00570402" w:rsidRDefault="00763935" w:rsidP="0056000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0" w:type="auto"/>
          </w:tcPr>
          <w:p w:rsidR="00763935" w:rsidRPr="00570402" w:rsidRDefault="00763935" w:rsidP="00764B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63935" w:rsidRPr="00570402" w:rsidRDefault="00763935" w:rsidP="001F2A24">
      <w:pPr>
        <w:pStyle w:val="BodyTextIndent"/>
        <w:widowControl w:val="0"/>
        <w:ind w:left="0"/>
        <w:jc w:val="both"/>
        <w:rPr>
          <w:rFonts w:ascii="Times New Roman" w:hAnsi="Times New Roman"/>
          <w:sz w:val="24"/>
          <w:szCs w:val="24"/>
        </w:rPr>
        <w:sectPr w:rsidR="00763935" w:rsidRPr="00570402" w:rsidSect="00FF25AA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763935" w:rsidRPr="00570402" w:rsidRDefault="00763935" w:rsidP="0069776F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570402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763935" w:rsidRPr="00570402" w:rsidRDefault="00763935" w:rsidP="0069776F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Раздел 7</w:t>
      </w:r>
      <w:r w:rsidRPr="00570402">
        <w:rPr>
          <w:rFonts w:ascii="Times New Roman" w:hAnsi="Times New Roman"/>
          <w:b/>
          <w:sz w:val="24"/>
          <w:szCs w:val="24"/>
          <w:lang w:eastAsia="en-US"/>
        </w:rPr>
        <w:t>. УЧЕБНО-ТЕМАТИЧЕСКИЙ ПЛАН.</w:t>
      </w:r>
    </w:p>
    <w:p w:rsidR="00763935" w:rsidRPr="00570402" w:rsidRDefault="00763935" w:rsidP="00CF12A3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570402">
        <w:rPr>
          <w:rFonts w:ascii="Times New Roman" w:hAnsi="Times New Roman"/>
          <w:b/>
          <w:sz w:val="24"/>
          <w:szCs w:val="24"/>
        </w:rPr>
        <w:t>Учебно – тематический план</w:t>
      </w:r>
    </w:p>
    <w:tbl>
      <w:tblPr>
        <w:tblW w:w="0" w:type="auto"/>
        <w:tblInd w:w="-176" w:type="dxa"/>
        <w:tblLayout w:type="fixed"/>
        <w:tblLook w:val="0000"/>
      </w:tblPr>
      <w:tblGrid>
        <w:gridCol w:w="568"/>
        <w:gridCol w:w="1984"/>
        <w:gridCol w:w="10103"/>
        <w:gridCol w:w="851"/>
        <w:gridCol w:w="709"/>
        <w:gridCol w:w="708"/>
        <w:gridCol w:w="605"/>
      </w:tblGrid>
      <w:tr w:rsidR="00763935" w:rsidRPr="00570402" w:rsidTr="00CF12A3">
        <w:trPr>
          <w:trHeight w:val="30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Тема (раздел учебника)</w:t>
            </w:r>
          </w:p>
        </w:tc>
        <w:tc>
          <w:tcPr>
            <w:tcW w:w="10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 xml:space="preserve">Содержание учебного </w:t>
            </w:r>
            <w:r w:rsidRPr="00570402">
              <w:rPr>
                <w:rFonts w:ascii="Times New Roman" w:hAnsi="Times New Roman"/>
                <w:sz w:val="24"/>
                <w:szCs w:val="24"/>
              </w:rPr>
              <w:br/>
              <w:t>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К/р</w:t>
            </w:r>
          </w:p>
        </w:tc>
      </w:tr>
      <w:tr w:rsidR="00763935" w:rsidRPr="00570402" w:rsidTr="00CF12A3">
        <w:trPr>
          <w:trHeight w:val="30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Default="00763935" w:rsidP="009F419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0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Числа от 1 до 1000 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b/>
                <w:bCs/>
                <w:sz w:val="24"/>
                <w:szCs w:val="24"/>
              </w:rPr>
              <w:t>(16 ч)</w:t>
            </w:r>
          </w:p>
        </w:tc>
        <w:tc>
          <w:tcPr>
            <w:tcW w:w="10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Нумерация. Счет предметов. Разряды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Числовые выражения. Порядок выполнения действий</w:t>
            </w:r>
          </w:p>
          <w:p w:rsidR="00763935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Сложение и вычитание</w:t>
            </w:r>
          </w:p>
          <w:p w:rsidR="00763935" w:rsidRPr="00502DB2" w:rsidRDefault="00763935" w:rsidP="009F4191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02DB2">
              <w:rPr>
                <w:rFonts w:ascii="Times New Roman" w:hAnsi="Times New Roman"/>
                <w:color w:val="FF0000"/>
                <w:sz w:val="24"/>
                <w:szCs w:val="24"/>
              </w:rPr>
              <w:t>Входная контрольная работа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Нахождение суммы нескольких слагаемых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Вычитание трехзначных чисел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Приемы письменного умножения однозначных  чисел на трёхзначные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Приемы письменного деления на однозначное число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Письменное деление на однозначное число. Закрепление приёма деления.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Деление трехзначного числа на  однозначное, когда в записи частного есть нуль</w:t>
            </w:r>
          </w:p>
          <w:p w:rsidR="00763935" w:rsidRPr="00502DB2" w:rsidRDefault="00763935" w:rsidP="009F4191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02DB2">
              <w:rPr>
                <w:rFonts w:ascii="Times New Roman" w:hAnsi="Times New Roman"/>
                <w:color w:val="FF0000"/>
                <w:sz w:val="24"/>
                <w:szCs w:val="24"/>
              </w:rPr>
              <w:t>Контрольная  работа по теме:«Сложение и вычитание. Умножение и деление»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работы, работа над ошибками. 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Свойства диагоналей прямоугольника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Свойства диагоналей квадрата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Письменные вычисления с натуральными числами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 xml:space="preserve">Закрепление изученного по теме «Четыре арифметических  действия».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935" w:rsidRPr="00570402" w:rsidRDefault="00763935" w:rsidP="009F419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3935" w:rsidRPr="00570402" w:rsidTr="00CF12A3">
        <w:trPr>
          <w:trHeight w:val="30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Default="00763935" w:rsidP="009F419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0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Числа, которые больше 1000. Нумерация 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b/>
                <w:bCs/>
                <w:sz w:val="24"/>
                <w:szCs w:val="24"/>
              </w:rPr>
              <w:t>(11 ч)</w:t>
            </w:r>
          </w:p>
        </w:tc>
        <w:tc>
          <w:tcPr>
            <w:tcW w:w="10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Нумерация больше 1000. Разряды  и классы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Чтение чисел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 xml:space="preserve">Запись чисел. 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 xml:space="preserve">Значение цифры 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в  записи числа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Разрядные слагаемые. Представление числа в виде суммы разрядных слагаемых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Сравнение  чисел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Увеличение и уменьшение числа в 10, 100, 1000 раз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Нахождение  общего количества единиц  какого-либо разряда в данном числе</w:t>
            </w:r>
          </w:p>
          <w:p w:rsidR="00763935" w:rsidRPr="00502DB2" w:rsidRDefault="00763935" w:rsidP="009F4191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02DB2">
              <w:rPr>
                <w:rFonts w:ascii="Times New Roman" w:hAnsi="Times New Roman"/>
                <w:color w:val="FF0000"/>
                <w:sz w:val="24"/>
                <w:szCs w:val="24"/>
              </w:rPr>
              <w:t>Контрольная работа по теме «Нумерация больше 1000»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Класс миллионов, класс миллиардов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Луч, числовой луч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Угол. Виды углов. Построение прямого угла с помощью циркуля и линейки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935" w:rsidRPr="00570402" w:rsidRDefault="00763935" w:rsidP="009F419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3935" w:rsidRPr="00570402" w:rsidTr="00CF12A3">
        <w:trPr>
          <w:trHeight w:val="30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02">
              <w:rPr>
                <w:rFonts w:ascii="Times New Roman" w:hAnsi="Times New Roman"/>
                <w:b/>
                <w:bCs/>
                <w:sz w:val="24"/>
                <w:szCs w:val="24"/>
              </w:rPr>
              <w:t>Величины (18 ч)</w:t>
            </w:r>
          </w:p>
        </w:tc>
        <w:tc>
          <w:tcPr>
            <w:tcW w:w="10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Величины. Единица длины  километр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Единицы площади – квадратный километр, квадратный миллиметр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Единицы площади - ар, гектар. Таблица единиц площади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Измерение площади фигуры с помощью палетки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Работа над  ошибками. Нахождение нескольких долей целого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Нахождение нескольких долей целого.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Нахождение целого по части.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Единицы массы. Тонна. Центнер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Таблица единиц массы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Единицы времени 24-часовое исчисление времени. Сутки.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Время от 0 до 24 часов.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Решение задач (вычисление начала, продолжитель-ности и конца события)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Единица времени – секунда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Единица времени-век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Таблица единиц времени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Закрепление изученного. Единицы времени</w:t>
            </w:r>
          </w:p>
          <w:p w:rsidR="00763935" w:rsidRPr="00502DB2" w:rsidRDefault="00763935" w:rsidP="009F4191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02DB2">
              <w:rPr>
                <w:rFonts w:ascii="Times New Roman" w:hAnsi="Times New Roman"/>
                <w:color w:val="FF0000"/>
                <w:sz w:val="24"/>
                <w:szCs w:val="24"/>
              </w:rPr>
              <w:t>Контрольная работа по теме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DB2">
              <w:rPr>
                <w:rFonts w:ascii="Times New Roman" w:hAnsi="Times New Roman"/>
                <w:color w:val="FF0000"/>
                <w:sz w:val="24"/>
                <w:szCs w:val="24"/>
              </w:rPr>
              <w:t>«Величины»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935" w:rsidRPr="00570402" w:rsidRDefault="00763935" w:rsidP="009F419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3935" w:rsidRPr="00570402" w:rsidTr="00CF12A3">
        <w:trPr>
          <w:trHeight w:val="30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02">
              <w:rPr>
                <w:rFonts w:ascii="Times New Roman" w:hAnsi="Times New Roman"/>
                <w:b/>
                <w:bCs/>
                <w:sz w:val="24"/>
                <w:szCs w:val="24"/>
              </w:rPr>
              <w:t>Сложение и вычитание  (9 ч)</w:t>
            </w:r>
          </w:p>
        </w:tc>
        <w:tc>
          <w:tcPr>
            <w:tcW w:w="10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Письменные приемы сложения и вычитания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Вычитание с заниманием единицы  через несколько разрядов (вида 30007 – 648)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 xml:space="preserve">Нахождение неизвестного слагаемого, 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уменьшаемого,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вычитаемого.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Нахождение суммы нескольких слагаемых.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Сложение и вычитание  величин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 xml:space="preserve">Решение задач 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 xml:space="preserve">на увеличение (уменьшение) 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числа на несколько единиц, выраженных в косвенной форме.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Закрепление по теме «Сложение и вычитание»</w:t>
            </w:r>
          </w:p>
          <w:p w:rsidR="00763935" w:rsidRPr="00502DB2" w:rsidRDefault="00763935" w:rsidP="009F4191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02DB2">
              <w:rPr>
                <w:rFonts w:ascii="Times New Roman" w:hAnsi="Times New Roman"/>
                <w:color w:val="FF0000"/>
                <w:sz w:val="24"/>
                <w:szCs w:val="24"/>
              </w:rPr>
              <w:t>Контрольная  работа  за 1 полугодие.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935" w:rsidRPr="00570402" w:rsidRDefault="00763935" w:rsidP="009F419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3935" w:rsidRPr="00570402" w:rsidTr="00CF12A3">
        <w:trPr>
          <w:trHeight w:val="30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02">
              <w:rPr>
                <w:rFonts w:ascii="Times New Roman" w:hAnsi="Times New Roman"/>
                <w:b/>
                <w:bCs/>
                <w:sz w:val="24"/>
                <w:szCs w:val="24"/>
              </w:rPr>
              <w:t>Умножение и деление (93 ч)</w:t>
            </w:r>
          </w:p>
        </w:tc>
        <w:tc>
          <w:tcPr>
            <w:tcW w:w="10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Работа над  ошибками. Умножение и его свойства. Умножение на 1 и 0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Письменные приемы умножения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Приемы письменного умножения для случаев вида: 4019 x 7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Умножение чисел, запись которых оканчивается нулями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Нахождение неизвестного множителя.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Решение уравнений видаХ × 8 = 26 + 70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Деление как арифметическое действие</w:t>
            </w:r>
          </w:p>
          <w:p w:rsidR="00763935" w:rsidRPr="00502DB2" w:rsidRDefault="00763935" w:rsidP="009F4191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02DB2">
              <w:rPr>
                <w:rFonts w:ascii="Times New Roman" w:hAnsi="Times New Roman"/>
                <w:color w:val="FF0000"/>
                <w:sz w:val="24"/>
                <w:szCs w:val="24"/>
              </w:rPr>
              <w:t>Контрольная работа  по теме: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DB2">
              <w:rPr>
                <w:rFonts w:ascii="Times New Roman" w:hAnsi="Times New Roman"/>
                <w:color w:val="FF0000"/>
                <w:sz w:val="24"/>
                <w:szCs w:val="24"/>
              </w:rPr>
              <w:t>«Сложение  и вычитание многозначных чисел</w:t>
            </w:r>
            <w:r w:rsidRPr="00570402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Деление многозначного числа на однозначное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 xml:space="preserve">Нахождение неизвестного делимого, неизвестного делителя. 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Решение задач на пропорциональное деление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Деление многозначных чисел на однозначные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Деление многозначных чисел на однозначные, когда в записи частного есть нули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Решение задач на пропорциональное деление</w:t>
            </w:r>
          </w:p>
          <w:p w:rsidR="00763935" w:rsidRPr="00502DB2" w:rsidRDefault="00763935" w:rsidP="009F4191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02DB2">
              <w:rPr>
                <w:rFonts w:ascii="Times New Roman" w:hAnsi="Times New Roman"/>
                <w:color w:val="FF0000"/>
                <w:sz w:val="24"/>
                <w:szCs w:val="24"/>
              </w:rPr>
              <w:t>Контрольная  работа по теме «Умножение и деление многозначных чисел»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Среднее арифметическое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Скорость. Единицы  скорости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Взаимосвязь между скоростью, временем и расстоянием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Закрепление по теме «Задачи на движение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Виды  треугольников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Виды  треугольников. Построение  треугольника  с помощью угольника , с помощью циркуля и линейки.</w:t>
            </w:r>
          </w:p>
          <w:p w:rsidR="00763935" w:rsidRPr="00502DB2" w:rsidRDefault="00763935" w:rsidP="009F4191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02DB2">
              <w:rPr>
                <w:rFonts w:ascii="Times New Roman" w:hAnsi="Times New Roman"/>
                <w:color w:val="FF0000"/>
                <w:sz w:val="24"/>
                <w:szCs w:val="24"/>
              </w:rPr>
              <w:t>Контрольная  работа по теме «Задачи на движение»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Анализ контрольной работы, работа над ошибками. Задачи на движение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Умножение числа на произведение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Письменное умножение двух  чисел, оканчивающихся нулями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Решение задач на движение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Перестановка и группировка множителей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Деление числа на произведение.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Устные приёмы деления для случаев 600: 20, 5600: 800.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Решение задач на движение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Деление с остатком на 10, 100, 1000. Решение задач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Письменное деление на числа, оканчивающиеся нулями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Решение задач на движение в противоположных направлениях</w:t>
            </w:r>
          </w:p>
          <w:p w:rsidR="00763935" w:rsidRPr="00502DB2" w:rsidRDefault="00763935" w:rsidP="009F4191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02DB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Контрольная  работа по теме: «Умножение и деление на числа, оканчивающиеся нулями» 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Письменное деление на числа, оканчивающиеся нулями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Умножение числа на сумму.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Устные приёмы умножения вида 12 × 15, 40×32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Письменное умножение на двузначное число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Решение задач на нахождение неизвестного по двум разностям.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Письменное умножение на трехзначное число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Письменное деление на двузначное число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Письменное деление на двузначное число с остатком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Деление на двузначное число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Решение задач изученных видов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Деление на двузначное число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Деление на двузначное число, когда в частном есть нули</w:t>
            </w:r>
          </w:p>
          <w:p w:rsidR="00763935" w:rsidRPr="00502DB2" w:rsidRDefault="00763935" w:rsidP="009F4191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02DB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Контрольная  работа по теме «Деление на двузначное число» 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работы, работа над ошибками. 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Умножение и деление на двузначное число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Письменное деление на трехзначное число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Деление на трехзначное число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Деление с остатком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Решение задач. Деление с остатком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Проверка умножения делением.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Проверка деления умножением.</w:t>
            </w:r>
          </w:p>
          <w:p w:rsidR="00763935" w:rsidRPr="00502DB2" w:rsidRDefault="00763935" w:rsidP="009F4191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02DB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Контрольная  работа по теме «Деление на трехзначное число» 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Анализ контрольной работы, работа над ошибками. Решение уравнений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935" w:rsidRPr="00570402" w:rsidRDefault="00763935" w:rsidP="009F419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63935" w:rsidRPr="00570402" w:rsidTr="00CF12A3">
        <w:trPr>
          <w:trHeight w:val="30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02">
              <w:rPr>
                <w:rFonts w:ascii="Times New Roman" w:hAnsi="Times New Roman"/>
                <w:b/>
                <w:bCs/>
                <w:sz w:val="24"/>
                <w:szCs w:val="24"/>
              </w:rPr>
              <w:t>Итоговое повторение (28 ч)</w:t>
            </w:r>
          </w:p>
        </w:tc>
        <w:tc>
          <w:tcPr>
            <w:tcW w:w="10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Итоговое повторение. Нумерация. Выражение. Равенство. Неравенство. Уравнение</w:t>
            </w:r>
          </w:p>
          <w:p w:rsidR="00763935" w:rsidRPr="00502DB2" w:rsidRDefault="00763935" w:rsidP="00502DB2">
            <w:pPr>
              <w:tabs>
                <w:tab w:val="left" w:pos="5258"/>
              </w:tabs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02DB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Итоговая контрольная работа за II полугодие </w:t>
            </w:r>
            <w:r w:rsidRPr="00502DB2">
              <w:rPr>
                <w:rFonts w:ascii="Times New Roman" w:hAnsi="Times New Roman"/>
                <w:color w:val="FF0000"/>
                <w:sz w:val="24"/>
                <w:szCs w:val="24"/>
              </w:rPr>
              <w:tab/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Анализ контрольной работы, работа над ошибками.  Закрепление по теме «Арифметические  действия. Сложение и вычитание»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Закрепление по теме «Умножение и деление. Порядок выполнения действий»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Закрепление по теме «Величины. Решение задач»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Закрепление по теме «Задачи. Геометрические фигуры»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3935" w:rsidRPr="00570402" w:rsidRDefault="00763935" w:rsidP="009F419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935" w:rsidRPr="00570402" w:rsidRDefault="00763935" w:rsidP="009F419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763935" w:rsidRPr="00570402" w:rsidRDefault="00763935" w:rsidP="0069776F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763935" w:rsidRPr="00570402" w:rsidRDefault="00763935" w:rsidP="009F7720">
      <w:pPr>
        <w:spacing w:afterLines="10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763935" w:rsidRPr="00570402" w:rsidRDefault="00763935" w:rsidP="009F7720">
      <w:pPr>
        <w:spacing w:afterLines="10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763935" w:rsidRPr="00570402" w:rsidRDefault="00763935" w:rsidP="009F7720">
      <w:pPr>
        <w:spacing w:afterLines="10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763935" w:rsidRPr="00570402" w:rsidRDefault="00763935" w:rsidP="009F7720">
      <w:pPr>
        <w:spacing w:afterLines="10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763935" w:rsidRPr="00570402" w:rsidRDefault="00763935" w:rsidP="009F7720">
      <w:pPr>
        <w:spacing w:afterLines="10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763935" w:rsidRPr="00570402" w:rsidRDefault="00763935" w:rsidP="009F7720">
      <w:pPr>
        <w:spacing w:afterLines="10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763935" w:rsidRPr="00570402" w:rsidRDefault="00763935" w:rsidP="009F7720">
      <w:pPr>
        <w:spacing w:afterLines="10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763935" w:rsidRPr="00570402" w:rsidRDefault="00763935" w:rsidP="009F7720">
      <w:pPr>
        <w:spacing w:afterLines="10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763935" w:rsidRPr="00570402" w:rsidRDefault="00763935" w:rsidP="009F7720">
      <w:pPr>
        <w:spacing w:afterLines="10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Раздел 8</w:t>
      </w:r>
      <w:r w:rsidRPr="00570402">
        <w:rPr>
          <w:rFonts w:ascii="Times New Roman" w:hAnsi="Times New Roman"/>
          <w:b/>
          <w:sz w:val="24"/>
          <w:szCs w:val="24"/>
          <w:lang w:eastAsia="ar-SA"/>
        </w:rPr>
        <w:t>. Календарно-тематическое планирование по математике на 2018-2019 учебный год в 4  специальном (коррекционном) классе 7 вида</w:t>
      </w:r>
      <w:r w:rsidRPr="00570402">
        <w:rPr>
          <w:rFonts w:ascii="Times New Roman" w:hAnsi="Times New Roman"/>
          <w:b/>
          <w:sz w:val="24"/>
          <w:szCs w:val="24"/>
          <w:u w:val="single"/>
          <w:lang w:eastAsia="ar-SA"/>
        </w:rPr>
        <w:t xml:space="preserve"> </w:t>
      </w:r>
    </w:p>
    <w:p w:rsidR="00763935" w:rsidRPr="009B5CF7" w:rsidRDefault="00763935" w:rsidP="009B5CF7">
      <w:pPr>
        <w:jc w:val="center"/>
        <w:rPr>
          <w:rFonts w:ascii="Times New Roman" w:hAnsi="Times New Roman"/>
          <w:sz w:val="24"/>
          <w:szCs w:val="24"/>
          <w:lang w:eastAsia="ar-SA"/>
        </w:rPr>
      </w:pPr>
      <w:r w:rsidRPr="00570402">
        <w:rPr>
          <w:rFonts w:ascii="Times New Roman" w:hAnsi="Times New Roman"/>
          <w:sz w:val="24"/>
          <w:szCs w:val="24"/>
          <w:lang w:eastAsia="ar-SA"/>
        </w:rPr>
        <w:t>(5 ч в неделю, всего 170 ч)</w:t>
      </w:r>
    </w:p>
    <w:tbl>
      <w:tblPr>
        <w:tblW w:w="1698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993"/>
        <w:gridCol w:w="2550"/>
        <w:gridCol w:w="785"/>
        <w:gridCol w:w="916"/>
        <w:gridCol w:w="3545"/>
        <w:gridCol w:w="4253"/>
        <w:gridCol w:w="142"/>
        <w:gridCol w:w="709"/>
        <w:gridCol w:w="236"/>
        <w:gridCol w:w="697"/>
        <w:gridCol w:w="144"/>
        <w:gridCol w:w="1276"/>
        <w:gridCol w:w="26"/>
      </w:tblGrid>
      <w:tr w:rsidR="00763935" w:rsidRPr="00157A2C" w:rsidTr="00E429F7">
        <w:trPr>
          <w:gridAfter w:val="1"/>
          <w:wAfter w:w="26" w:type="dxa"/>
          <w:trHeight w:val="426"/>
        </w:trPr>
        <w:tc>
          <w:tcPr>
            <w:tcW w:w="709" w:type="dxa"/>
            <w:vMerge w:val="restart"/>
            <w:textDirection w:val="btLr"/>
          </w:tcPr>
          <w:p w:rsidR="00763935" w:rsidRPr="00157A2C" w:rsidRDefault="00763935" w:rsidP="00157A2C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157A2C">
              <w:rPr>
                <w:rFonts w:ascii="Times New Roman" w:hAnsi="Times New Roman"/>
                <w:color w:val="000000"/>
                <w:sz w:val="24"/>
                <w:szCs w:val="24"/>
              </w:rPr>
              <w:t>№ темы</w:t>
            </w:r>
          </w:p>
        </w:tc>
        <w:tc>
          <w:tcPr>
            <w:tcW w:w="993" w:type="dxa"/>
            <w:vMerge w:val="restart"/>
            <w:textDirection w:val="btLr"/>
          </w:tcPr>
          <w:p w:rsidR="00763935" w:rsidRPr="00157A2C" w:rsidRDefault="00763935" w:rsidP="00157A2C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157A2C">
              <w:rPr>
                <w:rFonts w:ascii="Times New Roman" w:hAnsi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550" w:type="dxa"/>
            <w:vMerge w:val="restart"/>
          </w:tcPr>
          <w:p w:rsidR="00763935" w:rsidRPr="00157A2C" w:rsidRDefault="00763935" w:rsidP="0062363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763935" w:rsidRPr="00157A2C" w:rsidRDefault="00763935" w:rsidP="0062363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157A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Тема  урока           </w:t>
            </w:r>
          </w:p>
        </w:tc>
        <w:tc>
          <w:tcPr>
            <w:tcW w:w="785" w:type="dxa"/>
            <w:vMerge w:val="restart"/>
            <w:textDirection w:val="btLr"/>
          </w:tcPr>
          <w:p w:rsidR="00763935" w:rsidRPr="00157A2C" w:rsidRDefault="00763935" w:rsidP="00157A2C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157A2C">
              <w:rPr>
                <w:rFonts w:ascii="Times New Roman" w:hAnsi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916" w:type="dxa"/>
            <w:vMerge w:val="restart"/>
          </w:tcPr>
          <w:p w:rsidR="00763935" w:rsidRPr="00157A2C" w:rsidRDefault="00763935" w:rsidP="0062363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157A2C">
              <w:rPr>
                <w:rFonts w:ascii="Times New Roman" w:hAnsi="Times New Roman"/>
                <w:color w:val="000000"/>
                <w:sz w:val="24"/>
                <w:szCs w:val="24"/>
              </w:rPr>
              <w:t>Тип  урока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5" w:type="dxa"/>
            <w:vMerge w:val="restart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763935" w:rsidRPr="00157A2C" w:rsidRDefault="00763935" w:rsidP="0062363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763935" w:rsidRPr="00157A2C" w:rsidRDefault="00763935" w:rsidP="00E429F7">
            <w:pPr>
              <w:ind w:right="187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157A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Содержание  урока</w:t>
            </w:r>
          </w:p>
        </w:tc>
        <w:tc>
          <w:tcPr>
            <w:tcW w:w="851" w:type="dxa"/>
            <w:gridSpan w:val="2"/>
            <w:vMerge w:val="restart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157A2C">
              <w:rPr>
                <w:rFonts w:ascii="Times New Roman" w:hAnsi="Times New Roman"/>
                <w:color w:val="000000"/>
                <w:sz w:val="24"/>
                <w:szCs w:val="24"/>
              </w:rPr>
              <w:t>Виды, формы</w:t>
            </w:r>
          </w:p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157A2C">
              <w:rPr>
                <w:rFonts w:ascii="Times New Roman" w:hAnsi="Times New Roman"/>
                <w:color w:val="000000"/>
                <w:sz w:val="24"/>
                <w:szCs w:val="24"/>
              </w:rPr>
              <w:t>контроля</w:t>
            </w:r>
          </w:p>
        </w:tc>
        <w:tc>
          <w:tcPr>
            <w:tcW w:w="236" w:type="dxa"/>
            <w:vMerge w:val="restart"/>
            <w:textDirection w:val="btLr"/>
          </w:tcPr>
          <w:p w:rsidR="00763935" w:rsidRPr="00157A2C" w:rsidRDefault="00763935" w:rsidP="00157A2C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17" w:type="dxa"/>
            <w:gridSpan w:val="3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157A2C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157A2C">
              <w:rPr>
                <w:rFonts w:ascii="Times New Roman" w:hAnsi="Times New Roman"/>
                <w:color w:val="000000"/>
                <w:sz w:val="24"/>
                <w:szCs w:val="24"/>
              </w:rPr>
              <w:t>проведения</w:t>
            </w:r>
          </w:p>
        </w:tc>
      </w:tr>
      <w:tr w:rsidR="00763935" w:rsidRPr="00157A2C" w:rsidTr="00E429F7">
        <w:trPr>
          <w:gridAfter w:val="1"/>
          <w:wAfter w:w="26" w:type="dxa"/>
          <w:cantSplit/>
          <w:trHeight w:val="1649"/>
        </w:trPr>
        <w:tc>
          <w:tcPr>
            <w:tcW w:w="709" w:type="dxa"/>
            <w:vMerge/>
            <w:vAlign w:val="center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  <w:vAlign w:val="center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dxa"/>
            <w:vMerge/>
            <w:vAlign w:val="center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  <w:vAlign w:val="center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vAlign w:val="center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vAlign w:val="center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dxa"/>
            <w:textDirection w:val="btLr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420" w:type="dxa"/>
            <w:gridSpan w:val="2"/>
            <w:textDirection w:val="btLr"/>
            <w:vAlign w:val="center"/>
          </w:tcPr>
          <w:p w:rsidR="00763935" w:rsidRPr="00157A2C" w:rsidRDefault="00763935" w:rsidP="00157A2C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157A2C">
              <w:rPr>
                <w:rFonts w:ascii="Times New Roman" w:hAnsi="Times New Roman"/>
                <w:color w:val="000000"/>
                <w:sz w:val="24"/>
                <w:szCs w:val="24"/>
              </w:rPr>
              <w:t>Фактически</w:t>
            </w:r>
          </w:p>
          <w:p w:rsidR="00763935" w:rsidRPr="00157A2C" w:rsidRDefault="00763935" w:rsidP="00157A2C">
            <w:pPr>
              <w:ind w:left="113" w:right="113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63935" w:rsidRPr="00157A2C" w:rsidTr="00E429F7">
        <w:trPr>
          <w:trHeight w:val="372"/>
        </w:trPr>
        <w:tc>
          <w:tcPr>
            <w:tcW w:w="4252" w:type="dxa"/>
            <w:gridSpan w:val="3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29" w:type="dxa"/>
            <w:gridSpan w:val="11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bCs/>
                <w:sz w:val="24"/>
                <w:szCs w:val="24"/>
              </w:rPr>
              <w:t>Числа от 1 до 1000 (16 ч)</w:t>
            </w:r>
          </w:p>
        </w:tc>
      </w:tr>
      <w:tr w:rsidR="00763935" w:rsidRPr="00157A2C" w:rsidTr="00E429F7">
        <w:trPr>
          <w:gridAfter w:val="1"/>
          <w:wAfter w:w="26" w:type="dxa"/>
          <w:trHeight w:val="372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Нумерация. Счет предметов. Разряды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1        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ниро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анный</w:t>
            </w:r>
          </w:p>
        </w:tc>
        <w:tc>
          <w:tcPr>
            <w:tcW w:w="354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усваивать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последовательность чисел от 1 до 1000.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Читать, записывать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и сравнивать числа в пределах 1000.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Оценивать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результат своей работы.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Коммуникативные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проявлять активность во взаимодействии для решения коммуникативных и познавательных задач </w:t>
            </w:r>
          </w:p>
          <w:p w:rsidR="00763935" w:rsidRPr="00157A2C" w:rsidRDefault="00763935" w:rsidP="00EA16A5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вносить необходимые дополнения и изменения в план и способ действия в случае расхождения эталона, реального действия и его результата.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Числа однозначные, двузначные, трехзначные. Классы и разряды. Арифметические действия с нулем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72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Числовые выражения. Порядок выполнения действий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нированный</w:t>
            </w:r>
          </w:p>
        </w:tc>
        <w:tc>
          <w:tcPr>
            <w:tcW w:w="354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читать и записывать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трёхзначные числа;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находить и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значения выражений в несколько действий; находить несколько способов решения задач.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Донести свою позицию до других: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EA16A5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Самостоятельно формулировать цели урока после предварительного обсуждения.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Определение порядка выполнения действий в числовых выражениях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0" w:type="dxa"/>
          </w:tcPr>
          <w:p w:rsidR="00763935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Сложение и вычитание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№1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Донести свою позицию до других: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EA16A5" w:rsidRDefault="00763935" w:rsidP="00EA16A5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Самостоятельно формулировать цели урока после предварительного обсуждения.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Названия компонентов и результата сложения и вычитания. 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0" w:type="dxa"/>
          </w:tcPr>
          <w:p w:rsidR="00763935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1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Нахождение суммы нескольких слагаемых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Математический диктант №1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1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1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1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сумму нескольких слагаемых разными способами;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применять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письменные приёмы вычислений;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по алгоритму.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Коммуникативные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проявлять активность во взаимодействии для решения коммуникативных и познавательных задач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вносить необходимые дополнения и изменения в план и способ действия в случае расхождения эталона, реального действия и его результата.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1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Группировка слагаемых. Переместительное свойство сложения. Таблица сложения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1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Вычитание трехзначных чисел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1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1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вычитание трёхзначных чисел;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свои действия с поставленной учебной задачей;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результат своей работы.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Отбирать необходимые для решения учебной задачи  источники информации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Донести свою позицию до других: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Составлять план решения проблемы совместно с учителем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Письменные вычисления с натуральными числами. Нахождение значений числовых выражений со скобками и без них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1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Приемы письменного умножения однозначных  чисел на трёхзначные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1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1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Default="00763935" w:rsidP="00E429F7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E429F7" w:rsidRDefault="00763935" w:rsidP="00E429F7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умножение трёхзначного числа на однозначное;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решать з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адачи; в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ыстраивать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логическую цепь рассуждений;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устанавливать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аналогии.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Отбирать необходимые для решения учебной задачи  источники информации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Донести свою позицию до других: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Учиться, совместно с учителем, обнаруживать и формулировать учебную проблему. 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1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Умножение  однозначного числа на трёхзначное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Приемы письменного деления на однозначное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br/>
              <w:t>число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E429F7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выполнять 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еление трёхзначного числа на однозначное; 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решать з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адачи; выстраивать логическую цепь рассуждений;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устанавливать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аналогии.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Отбирать необходимые для решения учебной задачи  источники информации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Донести свою позицию до других: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УУД </w:t>
            </w:r>
          </w:p>
          <w:p w:rsidR="00763935" w:rsidRPr="00157A2C" w:rsidRDefault="00763935" w:rsidP="00EA16A5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Учиться, совместно с учителем, обнаруживать и формулировать учебную проблему. 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Умножение и деление чисел, использование соответствующих терминов. Таблица умножения. Деление с остатком. Деление трехзначного числа на однозначное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</w:tcPr>
          <w:p w:rsidR="00763935" w:rsidRPr="00EA16A5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A16A5">
              <w:rPr>
                <w:rFonts w:ascii="Times New Roman" w:hAnsi="Times New Roman"/>
                <w:color w:val="FF0000"/>
                <w:sz w:val="24"/>
                <w:szCs w:val="24"/>
              </w:rPr>
              <w:t>Входная контрольная работа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№1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Контроль и учет знаний</w:t>
            </w:r>
          </w:p>
        </w:tc>
        <w:tc>
          <w:tcPr>
            <w:tcW w:w="3545" w:type="dxa"/>
          </w:tcPr>
          <w:p w:rsidR="00763935" w:rsidRPr="00157A2C" w:rsidRDefault="00763935" w:rsidP="00EA16A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EA16A5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соотносить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полученные знания и умения с требуемыми для выполнения задания;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мыслительные операции анализа и синтеза; работать самостоятельно</w:t>
            </w:r>
          </w:p>
          <w:p w:rsidR="00763935" w:rsidRPr="00157A2C" w:rsidRDefault="00763935" w:rsidP="00EA16A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EA16A5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Ориентироваться в своей системе знаний</w:t>
            </w:r>
          </w:p>
          <w:p w:rsidR="00763935" w:rsidRPr="00157A2C" w:rsidRDefault="00763935" w:rsidP="00EA16A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EA16A5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Донести свою позицию до других: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763935" w:rsidRPr="00157A2C" w:rsidRDefault="00763935" w:rsidP="00EA16A5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Работая по плану, сверять свои действия с целью и, при необходимости, исправлять ошибки самостоятельно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трехзначного числа на однозначное. Установление пространственных отношений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Письменное деление на однозначное число. Закрепление приёма деления.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E429F7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выполнять 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еление трёхзначного числа на однозначное; 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решать з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адачи; выстраивать логическую цепь рассуждений;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устанавливать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аналогии.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Отбирать необходимые для решения учебной задачи  источники информации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Донести свою позицию до других: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УУД </w:t>
            </w:r>
          </w:p>
          <w:p w:rsidR="00763935" w:rsidRPr="00157A2C" w:rsidRDefault="00763935" w:rsidP="00EA16A5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Учиться, совместно с учителем, обнаруживать и формулировать учебную проблему. 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трехзначного числа на однозначное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трехзначного числа на  однозначное, когда в записи частного есть нуль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E429F7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выполнять 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еление трёхзначного числа на однозначное; 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решать з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адачи; выстраивать логическую цепь рассуждений;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устанавливать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аналогии.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Отбирать необходимые для решения учебной задачи  источники информации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Донести свою позицию до других: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Учиться, совместно с учителем, обнаруживать и формулировать учебную проблему. 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трехзначного числа на однозначное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50" w:type="dxa"/>
          </w:tcPr>
          <w:p w:rsidR="00763935" w:rsidRPr="00366362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Контрольная  работа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№2 </w:t>
            </w: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t>по теме:«Сложение и вычитание. Умножение и деление»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Контроль и учет знаний</w:t>
            </w:r>
          </w:p>
        </w:tc>
        <w:tc>
          <w:tcPr>
            <w:tcW w:w="3545" w:type="dxa"/>
          </w:tcPr>
          <w:p w:rsidR="00763935" w:rsidRPr="00157A2C" w:rsidRDefault="00763935" w:rsidP="00E429F7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соотносить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полученные знания и умения с требуемыми для выполнения задания;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мыслительные операции анализа и синтеза; работать самостоятельно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Ориентироваться в своей системе знаний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Донести свою позицию до других: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Работая по плану, сверять свои действия с целью и, при необходимости, исправлять ошибки самостоятельно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Письменные вычисления с натуральными числами. 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работы, работа над ошибками. 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E429F7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соотносить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полученные знания и умения с требуемыми для выполнения задания;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мыслительные операции анализа и синтеза; работать самостоятельно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Ориентироваться в своей системе знаний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Донести свою позицию до других: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Работая по плану, сверять свои действия с целью и, при необходимости, исправлять ошибки самостоятельно и с помощью учителя и одноклассников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Распознавание и изображение геометрических фигур: 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Свойства диагоналей прямоугольника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:rsidR="00763935" w:rsidRPr="00157A2C" w:rsidRDefault="00763935" w:rsidP="00E429F7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соотносить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полученные знания и умения с требуемыми для выполнения задания;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мыслительные операции анализа и синтеза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Донести свою позицию до других: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Работая по плану, сверять свои действия с целью и, при необходимости, исправлять ошибки самостоятельно и с помощью учителя и одноклассников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Свойства диагоналей прямоугольника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Свойства диагоналей квадрата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E429F7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соотносить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полученные знания и умения с требуемыми для выполнения задания;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мыслительные операции анализа и синтеза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Донести свою позицию до других: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Работая по плану, сверять свои действия с целью и, при необходимости, исправлять ошибки самостоятельно и с помощью учителя и одноклассников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Свойства диагоналей квадрата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Письменные вычисления с натуральными числами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E429F7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соотносить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полученные знания и умения с требуемыми для выполнения задания;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мыслительные операции анализа и синтеза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Донести свою позицию до других: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Работая по плану, сверять свои действия с целью и, при необходимости, исправлять ошибки самостоятельно и с помощью учителя и одноклассников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Письменные вычисления с натуральными числами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50" w:type="dxa"/>
          </w:tcPr>
          <w:p w:rsidR="00763935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Закрепление изученного по теме «Четыре арифметических  действия». 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Математический диктант №2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и учет знаний</w:t>
            </w:r>
          </w:p>
        </w:tc>
        <w:tc>
          <w:tcPr>
            <w:tcW w:w="3545" w:type="dxa"/>
          </w:tcPr>
          <w:p w:rsidR="00763935" w:rsidRPr="00157A2C" w:rsidRDefault="00763935" w:rsidP="00E429F7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 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соотносить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полученные знания и умения с требуемыми для выполнения задания;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мыслительные операции анализа и синтеза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Донести свою позицию до других: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Работая по плану, сверять свои действия с целью и, при необходимости, исправлять ошибки самостоятельно и с помощью учителя и одноклассников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Письменные вычисления с натуральными числами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trHeight w:val="394"/>
        </w:trPr>
        <w:tc>
          <w:tcPr>
            <w:tcW w:w="4252" w:type="dxa"/>
            <w:gridSpan w:val="3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29" w:type="dxa"/>
            <w:gridSpan w:val="11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bCs/>
                <w:sz w:val="24"/>
                <w:szCs w:val="24"/>
              </w:rPr>
              <w:t>Числа, которые больше 1000. Нумерация (11 ч)</w:t>
            </w: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Нумерация больше 1000. Разряды  и классы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E429F7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образовывать,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читать и сравнивать числа больше 1000.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Добывать новые знания: извлекать информацию, представленную в разных формах.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Слушать других, быть готовым изменить свою точку зрения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Самостоятельно формулировать цели урока после предварительного обсуждения.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Классы и разряды: класс единиц, класс тысяч, класс миллионов; I, II, III разряды в классе единиц и в классе тысяч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Чтение чисел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E429F7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образовывать,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читать и сравнивать числа больше 1000.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Добывать новые знания: извлекать информацию, представленную в разных формах.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Слушать других, быть готовым изменить свою точку зрения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Самостоятельно формулировать цели урока после предварительного обсуждения.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Названия, последовательность натуральных чисел. Классы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br/>
              <w:t>и разряды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Запись чисел.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br/>
              <w:t xml:space="preserve">Значение цифры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br/>
              <w:t>в  записи числа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E429F7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образовывать,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читать и сравнивать числа больше 1000.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Добывать новые знания: извлекать информацию, представленную в разных формах.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Слушать других, быть готовым изменить свою точку зрения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Самостоятельно формулировать цели урока после предварительного обсуждения.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Последовательность и запись чисел. Классы и разряды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50" w:type="dxa"/>
          </w:tcPr>
          <w:p w:rsidR="00763935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Разрядные слагаемые. Представление числа в виде суммы разрядных слагаемых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№2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E429F7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раскладывать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многозначные числа на разрядные слагаемые;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читать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и записывать числа больше 1000;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аргументировать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свою точку зрения.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Перерабатывать полученную информацию: сравнивать и  группировать факты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sz w:val="24"/>
                <w:szCs w:val="24"/>
              </w:rPr>
            </w:pPr>
            <w:r w:rsidRPr="00157A2C">
              <w:rPr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 xml:space="preserve">1.Читать вслух и про себя тексты учебников 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и отделять новое от известного; выделять главное; составлять план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2. Умение писать под диктовку,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Учиться, совместно с учителем, обнаруживать и формулировать учебную проблему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Представление числа в виде суммы разрядных слагаемых. Классы и разряды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Сравнение  чисел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E429F7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раскладывать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многозначные числа на разрядные слагаемые;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читать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и записывать числа больше 1000;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аргументировать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свою точку зрения.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Перерабатывать полученную информацию: сравнивать и  группировать факты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sz w:val="24"/>
                <w:szCs w:val="24"/>
              </w:rPr>
            </w:pPr>
            <w:r w:rsidRPr="00157A2C">
              <w:rPr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 xml:space="preserve">1.Читать вслух и про себя тексты учебников 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и отделять новое от известного; выделять главное; составлять план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2. Умение писать под диктовку,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Учиться, совместно с учителем, обнаруживать и формулировать учебную проблему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Классы и разряды. Сравнение чисел с опорой на порядок следования чисел при счете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Увеличение и уменьшение числа в 10, 100, 1000 раз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E429F7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определять,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сколько в числе всего десятков, сотен, тысяч; находить несколько способов решения задач;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оценивать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результат своей работы.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Правильно оформлять работу.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Умножение и деление на 10, 100, 1000. Отношения «больше в…», «меньше в…»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Нахождение  общего количества единиц  какого-либо разряда в данном числе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Комбиниро-ванный</w:t>
            </w:r>
          </w:p>
        </w:tc>
        <w:tc>
          <w:tcPr>
            <w:tcW w:w="3545" w:type="dxa"/>
          </w:tcPr>
          <w:p w:rsidR="00763935" w:rsidRPr="00157A2C" w:rsidRDefault="00763935" w:rsidP="006236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определять,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сколько в числе всего десятков, сотен, тысяч; находить несколько способов решения задач;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оценивать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результат своей работы.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Правильно оформлять работу.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Разряды. Сравнение многозначных чисел. Сравнение чисел с опорой на порядок следования чисел при счете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№3 </w:t>
            </w: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t>по теме «Нумерация больше 1000»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Контроль и учет знаний</w:t>
            </w:r>
          </w:p>
        </w:tc>
        <w:tc>
          <w:tcPr>
            <w:tcW w:w="3545" w:type="dxa"/>
          </w:tcPr>
          <w:p w:rsidR="00763935" w:rsidRPr="00157A2C" w:rsidRDefault="00763935" w:rsidP="006236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работать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самостоятельно;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выполнять мыслительные операции анализа и синтеза, делать умозаключения;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контролировать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свою работу и её результат.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Правильно оформлять работу.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самостоятельно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Сравнение чисел с опорой на порядок следования чисел при счете. Арифметические действия</w:t>
            </w:r>
            <w:r w:rsidRPr="00157A2C">
              <w:rPr>
                <w:rFonts w:ascii="Times New Roman" w:hAnsi="Times New Roman"/>
                <w:sz w:val="24"/>
                <w:szCs w:val="24"/>
              </w:rPr>
              <w:br/>
              <w:t>с числами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Класс миллионов, класс миллиардов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Комбиниро-ванный</w:t>
            </w:r>
          </w:p>
        </w:tc>
        <w:tc>
          <w:tcPr>
            <w:tcW w:w="3545" w:type="dxa"/>
          </w:tcPr>
          <w:p w:rsidR="00763935" w:rsidRPr="00157A2C" w:rsidRDefault="00763935" w:rsidP="006236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принимать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допущенные ошибки,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работу над ошибками; делать умозаключения.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записывать и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читать числа, состоящие  из единиц III и IV классов;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аргументировать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свою точку зрения.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Классы и разряды: класс единиц, класс тысяч, класс миллионов. Сравнение чисел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Луч, числовой луч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6236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соотносить 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единицы длины;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мыслительные операции анализа и синтеза,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делать умозаключения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Составлять план решения проблемы (задачи) совместно с учителем.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Распознавание и изо-бражение геометри-ческих фигур: точки, прямой, прямого угла. Измерение длины отрезка и построение отрезка заданной длины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Угол. Виды углов. Построение прямого угла с помощью циркуля и линейки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Практического применения знаний</w:t>
            </w:r>
          </w:p>
        </w:tc>
        <w:tc>
          <w:tcPr>
            <w:tcW w:w="3545" w:type="dxa"/>
          </w:tcPr>
          <w:p w:rsidR="00763935" w:rsidRPr="00157A2C" w:rsidRDefault="00763935" w:rsidP="006236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соотносить 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единицы длины;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мыслительные операции анализа и синтеза,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делать умозаключения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Составлять план решения проблемы (задачи) совместно с учителем.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Построение прямого угла на клетчатой  бумаге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1"/>
          <w:wAfter w:w="12729" w:type="dxa"/>
          <w:trHeight w:val="394"/>
        </w:trPr>
        <w:tc>
          <w:tcPr>
            <w:tcW w:w="4252" w:type="dxa"/>
            <w:gridSpan w:val="3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02">
              <w:rPr>
                <w:rFonts w:ascii="Times New Roman" w:hAnsi="Times New Roman"/>
                <w:b/>
                <w:bCs/>
                <w:sz w:val="24"/>
                <w:szCs w:val="24"/>
              </w:rPr>
              <w:t>Величины (18 ч)</w:t>
            </w: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Величины. Единица длины  километр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6236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соотносить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единицы длины;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мыслительные операции анализа и синтеза, делать умозаключения.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Составлять план решения проблемы (задачи) совместно с учителем.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Сравнение и упорядочение объектов по разным признакам: длине, массе, вместимости. Длина. Единицы длины. Соотношения между ними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Единицы площади – квадратный километр, квадратный миллиметр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6236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соотносить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единицы длины;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мыслительные операции анализа и синтеза, делать умозаключения. Обучающийся научится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соотносить 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единицы площади;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мыслительные операции анализа и синтеза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, делать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умозаключения.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Составлять план решения проблемы (задачи) совместно с учителем.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Площадь. Единицы площади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Единицы площади - ар, гектар. Таблица единиц площади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6236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соотносить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единицы длины;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мыслительные операции анализа и синтеза, делать умозаключения. Обучающийся научится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соотносить 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единицы площади;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мыслительные операции анализа и синтеза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, делать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умозаключения.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Составлять план решения проблемы (задачи) совместно с учителем.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Вычисление площади прямоугольника. Площадь геометрической фигуры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550" w:type="dxa"/>
          </w:tcPr>
          <w:p w:rsidR="00763935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Измерение площади фигуры с помощью палетки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№3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Практического применения знаний</w:t>
            </w:r>
          </w:p>
        </w:tc>
        <w:tc>
          <w:tcPr>
            <w:tcW w:w="3545" w:type="dxa"/>
          </w:tcPr>
          <w:p w:rsidR="00763935" w:rsidRPr="00157A2C" w:rsidRDefault="00763935" w:rsidP="006236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соотносить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единицы длины;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мыслительные операции анализа и синтеза, делать умозаключения.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Составлять план решения проблемы (задачи) совместно с учителем.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Измерение площади  геометрической фигуры при помощи палетки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550" w:type="dxa"/>
          </w:tcPr>
          <w:p w:rsidR="00763935" w:rsidRPr="00157A2C" w:rsidRDefault="00763935" w:rsidP="006937D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№4 по теме «Сложение и вычитание многозначных чисел»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Контроля знаний и умений</w:t>
            </w:r>
          </w:p>
        </w:tc>
        <w:tc>
          <w:tcPr>
            <w:tcW w:w="3545" w:type="dxa"/>
          </w:tcPr>
          <w:p w:rsidR="00763935" w:rsidRPr="00157A2C" w:rsidRDefault="00763935" w:rsidP="006236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работать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самостоятельно;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выполнять мыслительные операции анализа и синтеза, делать умозаключения;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контролировать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свою работу и её результат.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Правильно оформлять работу.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самостоятельно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Арифметические действия с числами. Вычисление периметра многоугольника. Вычисление площади прямоугольника. Решение текстовых задач арифметическим способом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 над  ошибками. Нахождение нескольких долей целого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6236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принимать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допущенные ошибки,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работу над ошибками; делать умозаключения.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Вычисление периметра многоугольника. Вычисление площади прямоуголь-ника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34-35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Нахождение нескольких долей целого.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Нахождение целого по части.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6236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применять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полученные знания, умения и навыки;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выстраивать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логическую цепь рассуждений. Научится находить целое по части и часть от целого.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Единицы массы. Тонна. Центнер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6236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познакомится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с единицами массы – тонной и центнером;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мыслительные операции анализа и синтеза,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делать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умозаключения.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Отделять новое от известного; выделять главное, задавать вопросы на понимание.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Самостоятельно формулировать цели урока после предварительного обсуждения.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Масса.  Сравнение предметов по массе. Единицы массы. Соотношения между ними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Таблица единиц массы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6236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познакомится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с единицами массы – тонной и центнером;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мыслительные операции анализа и синтеза,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делать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умозаключения.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Отделять новое от известного; выделять главное, задавать вопросы на понимание.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Самостоятельно формулировать цели урока после предварительного обсуждения.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Масса. Единицы массы: грамм, килограмм, центнер, тонна. Соотношения между ними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Единицы времени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6236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пользоваться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изученными единицами времени;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время по часам;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принимать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и сохранять учебную задачу. Обучающийся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познакомится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с новой единицей времени – секундой; совершенствовать вычислительные навыки.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Отделять новое от известного; выделять главное, задавать вопросы на понимание.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Самостоятельно формулировать цели урока после предварительного обсуждения.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Время. Единицы времени: секунда, минута, час, сутки, неделя, месяц, год, век. Соотношения между ними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24-часовое исчисление времени. Сутки.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Время от 0 до 24 часов.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6236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пользоваться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изученными единицами времени;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время по часам;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принимать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и сохранять учебную задачу.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Отделять новое от известного; выделять главное, задавать вопросы на понимание.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Самостоятельно формулировать цели урока после предварительного обсуждения.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Единицы времени (секунда, минута, час, сутки, неделя, месяц, год, век).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br/>
              <w:t>Соотношение между ними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Решение задач (вычисление начала, продолжительности и конца события)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6236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применять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полученные знания, умения и навыки;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выстраивать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логическую цепь рассуждений.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Отделять новое от известного; выделять главное, задавать вопросы на понимание.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Самостоятельно формулировать цели урока после предварительного обсуждения.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Решение текстовых задач арифметическим способом.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br/>
              <w:t>Единицы времени (секунда, минута, час, сутки, неделя, месяц, год, век). Соотношение между ними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Единица времени – секунда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6236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познакомится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 новой единицей времени – секундой;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Отделять новое от известного; выделять главное, задавать вопросы на понимание.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Самостоятельно формулировать цели урока после предварительного обсуждения.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Единицы времени (секунда, минута, час, сутки, неделя, месяц, год, век). Соотношение между ними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Единица времени-</w:t>
            </w:r>
            <w:r w:rsidRPr="00157A2C">
              <w:rPr>
                <w:rFonts w:ascii="Times New Roman" w:hAnsi="Times New Roman"/>
                <w:sz w:val="24"/>
                <w:szCs w:val="24"/>
              </w:rPr>
              <w:br/>
              <w:t>век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6236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познакомится с единицей времени – веком;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соотносить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единицы времени;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выстраивать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логическую цепь рассуждений.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Отделять новое от известного; выделять главное, задавать вопросы на понимание.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Самостоятельно формулировать цели урока после предварительного обсуждения.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Решение текстовых задач арифметическим способом.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br/>
              <w:t>Единицы времени (секунда, минута, час, сутки, неделя, месяц, год, век). Соотношение между ними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550" w:type="dxa"/>
          </w:tcPr>
          <w:p w:rsidR="00763935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Таблица единиц времени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№4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6236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применять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полученные знания, умения и навыки;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выстраивать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логическую цепь рассуждений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 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Отделять новое от известного; выделять главное, задавать вопросы на понимание.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Самостоятельно формулировать цели урока после предварительного обсуждения.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Единицы времени (секунда, минута, час, сутки, неделя, месяц, год, век). Соотношение между ними. Решение текстовых задач арифметическим способом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Закрепление изученного. Единицы времени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6236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применять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полученные знания, умения и навыки;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выстраивать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логическую цепь рассуждений.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Отделять новое от известного; выделять главное, задавать вопросы на понимание.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Самостоятельно формулировать цели урока после предварительного обсуждения.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Единицы времени 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(секунда, минута, час, сутки, неделя, 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месяц, год, век).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br/>
              <w:t>Соотношение между ними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№5 </w:t>
            </w: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t>по теме</w:t>
            </w:r>
          </w:p>
          <w:p w:rsidR="00763935" w:rsidRPr="00157A2C" w:rsidRDefault="00763935" w:rsidP="00A80F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Умножение и деление многозначных чисел</w:t>
            </w: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t>»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Контроль знаний и умений</w:t>
            </w:r>
          </w:p>
        </w:tc>
        <w:tc>
          <w:tcPr>
            <w:tcW w:w="3545" w:type="dxa"/>
          </w:tcPr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применять полученные знания для решения задач.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Применять з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нания таблицы умножения при вычислении значений числовых выражений.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Правильно оформлять работу.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самостоятельно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Решение текстовых задач арифметическим способом.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br/>
              <w:t xml:space="preserve">Единицы времени (секунда, минута, час, сутки, неделя, месяц, год, век). 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1"/>
          <w:wAfter w:w="12729" w:type="dxa"/>
          <w:trHeight w:val="394"/>
        </w:trPr>
        <w:tc>
          <w:tcPr>
            <w:tcW w:w="4252" w:type="dxa"/>
            <w:gridSpan w:val="3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Письменные приемы сложения и вычитания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Обучающийся научится: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принимать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допущенные ошибки,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выполнять р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аботу над ошибками; делать умозаключения. Обучающийся научится: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пользоваться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письменными приёмами вычислений;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выстраивать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логическую цепь рассуждений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сравнивать и  группировать факты.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Учиться связно отвечать по плану.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Выделять главное, задавать вопросы на понимание. 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Составлять план решения проблемы.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Письменные вычисления с натуральными числами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550" w:type="dxa"/>
          </w:tcPr>
          <w:p w:rsidR="00763935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Вычитание с заниманием единицы  через несколько разрядов (вида 30007 – 648)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Математический диктант №3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C2606F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Обучающийся научится:</w:t>
            </w:r>
          </w:p>
          <w:p w:rsidR="00763935" w:rsidRPr="00157A2C" w:rsidRDefault="00763935" w:rsidP="00C2606F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принимать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допущенные ошибки,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выполнять р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аботу над ошибками; делать умозаключения. Обучающийся научится:</w:t>
            </w:r>
          </w:p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пользоваться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письменными приёмами вычислений;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выстраивать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логическую цепь рассуждений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сравнивать и  группировать факты.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Учиться связно отвечать по плану.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Выделять главное, задавать вопросы на понимание. 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Составлять план решения проблемы.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Устные и письменные вычисления с натуральными числами. Использование свойств арифметических действий при выполнении вычислений. Алгоритм вычитания чисел в пределах миллиона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Нахождение неизвестного слагаемого, 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уменьшаемого,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вычитаемого.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Обучающийся научится: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пользоваться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письменными приёмами вычислений;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выстраивать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логическую цепь рассуждений. Обучающийся научится: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решать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уравнения на нахождение неизвестного слагаемого;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выстраивать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логическую цепь рассуждений. Правильно оформлять работу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сравнивать и  группировать факты.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Учиться связно отвечать по плану.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Выделять главное, задавать вопросы на понимание.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Составлять план решения проблемы.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Взаимосвязь между компонентами и результатом сложения. Использование свойств арифметических действий при  выполнении вычислений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Нахождение суммы нескольких слагаемых.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Обучающийся научится: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решать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уравнения на нахождение неизвестных уменьшаемого и вычитаемого;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выстраивать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логическую цепь рассуждений; устанавливать аналогии. Обучающийся научится: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решать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задачи на нахождение нескольких долей целого;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ориентироваться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в разнообразии способов решения задач.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Перестановка слагаемых в сумме. Группировка слагаемых в сумме. Использование свойств арифметических действий при выполнении вычислений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Сложение и вычитание  величин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Обучающийся научится: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 пользоваться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приёмами письменного сложения и вычитания величин;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выбирать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эффективные способы решения задач; оценивать свои достижении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Единицы длины, массы, времени, вместимости, площади. Приемы сложения и вычитания величин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Решение задач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br/>
              <w:t xml:space="preserve">на увеличение (уменьшение) 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числа на несколько единиц, выраженных в косвенной форме.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Обучающийся научится: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 пользоваться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приёмами письменного сложения и вычитания величин;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выбирать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эффективные способы решения задач; оценивать свои достижении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4253" w:type="dxa"/>
            <w:vMerge w:val="restart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Устные и письменные вычисления с натуральными числами. Решение текстовых задач арифметическим способом. Отношения «больше на…», «меньше на…»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52-53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Закрепление по теме «Сложение и вычитание»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Обучающийся научится: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 пользоваться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приёмами письменного сложения и вычитания величин;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выбирать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эффективные способы решения задач; оценивать свои достижении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4253" w:type="dxa"/>
            <w:vMerge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550" w:type="dxa"/>
          </w:tcPr>
          <w:p w:rsidR="00763935" w:rsidRDefault="00763935" w:rsidP="006937D8">
            <w:pPr>
              <w:rPr>
                <w:rFonts w:ascii="Times New Roman" w:hAnsi="Times New Roman"/>
                <w:sz w:val="24"/>
                <w:szCs w:val="24"/>
              </w:rPr>
            </w:pPr>
            <w:r w:rsidRPr="00C34B06">
              <w:rPr>
                <w:rFonts w:ascii="Times New Roman" w:hAnsi="Times New Roman"/>
                <w:sz w:val="24"/>
                <w:szCs w:val="24"/>
              </w:rPr>
              <w:t>Приёмы письменного деления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умножения</w:t>
            </w:r>
            <w:r w:rsidRPr="00C34B0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Повторение пройденного</w:t>
            </w:r>
          </w:p>
          <w:p w:rsidR="00763935" w:rsidRPr="00C34B06" w:rsidRDefault="00763935" w:rsidP="006937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Самостояттельная работа №5</w:t>
            </w:r>
          </w:p>
          <w:p w:rsidR="00763935" w:rsidRPr="00157A2C" w:rsidRDefault="00763935" w:rsidP="00E226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Обучающийся научится: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применять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полученные знания для решения задач. Применять знания таблицы умножения при вычислении значений числовых выражений.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Письменные вычисления с натуральными числами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1"/>
          <w:wAfter w:w="12729" w:type="dxa"/>
          <w:trHeight w:val="394"/>
        </w:trPr>
        <w:tc>
          <w:tcPr>
            <w:tcW w:w="4252" w:type="dxa"/>
            <w:gridSpan w:val="3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550" w:type="dxa"/>
          </w:tcPr>
          <w:p w:rsidR="00763935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Умножение и его свойства. Умножение на 1 и 0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Математический диктант №4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Научиться применять свойства умножения; выбирать наиболее эффективные способы решения задач; оценивать свои достижения.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Использование свойств умножения при выполнении вычислений. Умножение на 0, на 1. </w:t>
            </w:r>
            <w:r w:rsidRPr="00157A2C">
              <w:rPr>
                <w:rFonts w:ascii="Times New Roman" w:hAnsi="Times New Roman"/>
                <w:caps/>
                <w:sz w:val="24"/>
                <w:szCs w:val="24"/>
              </w:rPr>
              <w:t>а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рифметические действия с нулем. Умножение и деление чисел, использование соответствующих терминов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Письменные приемы умножения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Учиться выполнять умножение многозначного числа и значения величины на однозначное число; выполнять анализ; выбирать основания для сравнения; оценивать свои достижения.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Умножение  четырехзначного числа на однозначное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Приемы письменного умножения для случаев вида: 4019 x 7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Научиться выполнять  умножение многозначного числа с нулями  и единицами в записи на однозначное число; оценивать свои  достижения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Умножение  четырех-значного числа на однозначное. Письменные вычисления с натуральными числами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Умножение чисел, запись которых оканчивается нулями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Выполнят умножение многозначного числа, оканчивающегося нулями, на однозначное число; работать в парах; оценивать свои достижения.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Умножение  четырех-значного числа на однозначное. Письменные вычисления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br/>
              <w:t>с натуральными числами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Нахождение неизвестного множителя.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Решение уравнений вида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Х × 8 = 26 + 70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Решать усложнённые уравнения на нахождение неизвестных множителя, делимого, делителя; выполнять анализ; оценивать свои достижения.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Названия компонен-тов и результата умножения. Использование свойств арифметических действий при выполнении вычислений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как арифметическое действие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Применять изученные способы деления; различать способ и результат действия; аргументировать свою точку зрения.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Деление. Конкретный смысл. Умножение и деление чисел, использование соответствующих терминов. Использование свойств арифметических действий при выполнении вычислений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Контрольная работа 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№6 </w:t>
            </w: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t>по теме:</w:t>
            </w:r>
          </w:p>
          <w:p w:rsidR="00763935" w:rsidRPr="00157A2C" w:rsidRDefault="00763935" w:rsidP="00EB1B0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Величины</w:t>
            </w: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t>»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Контроль знаний, умений</w:t>
            </w:r>
          </w:p>
        </w:tc>
        <w:tc>
          <w:tcPr>
            <w:tcW w:w="3545" w:type="dxa"/>
          </w:tcPr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Применять полученные знания для решения задач. Применять знания таблицы умножения при вычислении значений числовых выражений.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сравнивать и  группировать факты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трех- четырехзначного числа на однозначное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многозначного числа на однозначное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Выполнять деление многозначного числа на однозначное; решать задачи изученных видов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сравнивать и  группировать факты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трех-четырехзначного числа на однозначное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многозначного чисел на однозначное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ыполнять деление многозначного числа на однозначное; решать задачи изученных видов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сравнивать и  группировать факты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Письменные вычисления с натуральными числами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Нахождение неизвестного делимого, неизвестного 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делителя. 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Выполнять письменное деление многозначного числа на однозначное; различать способ и результат действия; аргументировать свою точку зрения и подтверждать аргументы фактами.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сравнивать и  группировать факты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Названия компонентов и результата деления. Использование свойств арифметических действий при выполнении вычислений.  Умножение и деление чисел, использование соответствующих терминов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Решение задач на пропорциональное деление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Решать задачи на увеличение и уменьшение числа в несколько раз, выраженные в косвенной форме; выполнять вычисления с многозначными числами. Выполнять письменное деление многозначного числа на однозначное ; решать задачи на пропорциональное деление.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сравнивать и  группировать факты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Решение текстовых задач арифметическим способом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многозначных чисел на однозначное, когда в записи частного есть нули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 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ыполнять письменное деление многозначного числа на однозначное ; решать задачи на пропорциональное деление.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Учиться связно отвечать по плану.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Сотрудничать в совместном решении проблемы.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Рассуждать.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Деления. Составлять план решения проблемы.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многозначного числа на однозначное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550" w:type="dxa"/>
          </w:tcPr>
          <w:p w:rsidR="00763935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многозначных чисел на однозначные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Математический диктант №5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Выполнять письменное деление многозначного числа на однозначное ; решать задачи на пропорциональное деление.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Учиться связно отвечать по плану.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Сотрудничать в совместном решении проблемы.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Рассуждать.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Деления. Составлять план решения проблемы.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многозначного числа на однозначное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многозначных чисел на однозначные, когда в записи частного есть нули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Выполнять письменное деление многозначного числа на однозначное ; решать задачи на пропорциональное деление.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Учиться связно отвечать по плану.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Сотрудничать в совместном решении проблемы.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Рассуждать.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Деления. Составлять план решения проблемы.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многозначного числа на однозначное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Решение задач на пропорциональное деление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2606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Выполнять письменное деление многозначного числа на однозначное ; решать задачи на пропорциональное деление.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Учиться связно отвечать по плану.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Сотрудничать в совместном решении проблемы.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Рассуждать.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Деления. Составлять план решения проблемы.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70-71</w:t>
            </w:r>
          </w:p>
        </w:tc>
        <w:tc>
          <w:tcPr>
            <w:tcW w:w="2550" w:type="dxa"/>
          </w:tcPr>
          <w:p w:rsidR="00763935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Закрепление по теме «Деление многозначных чисел на однозначные»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№6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F58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Выполнять письменное деление многозначного числа на однозначное ; решать задачи на пропорциональное деление.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Учиться связно отвечать по плану.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Сотрудничать в совместном решении проблемы.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Рассуждать.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Деления. Составлять план решения проблемы.</w:t>
            </w:r>
          </w:p>
          <w:p w:rsidR="00763935" w:rsidRPr="00157A2C" w:rsidRDefault="00763935" w:rsidP="00157A2C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многозначного числа на однозначное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550" w:type="dxa"/>
          </w:tcPr>
          <w:p w:rsidR="00763935" w:rsidRPr="00157A2C" w:rsidRDefault="00763935" w:rsidP="00A43CE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Итоговая к</w:t>
            </w: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онтрольная  </w:t>
            </w: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br/>
              <w:t xml:space="preserve">работа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за 1 полугодие №7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Контроль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br/>
              <w:t>и учет знаний</w:t>
            </w:r>
          </w:p>
        </w:tc>
        <w:tc>
          <w:tcPr>
            <w:tcW w:w="3545" w:type="dxa"/>
          </w:tcPr>
          <w:p w:rsidR="00763935" w:rsidRPr="00157A2C" w:rsidRDefault="00763935" w:rsidP="00CF58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Применять полученные знания для решения задач. Применять знания таблицы умножения при вычислении значений числовых выражений.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сравнивать и  группировать факты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Письменные вычисления с натуральными числами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73-74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Среднее арифметическое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F58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деление многозначного числа на однозначное;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решать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задачи изученных видов, находить среднее арифметическиое из нескольких чисел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сравнивать и  группировать факты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Письменные вычисления с натуральными числами. Решение задач арифметическим способом с опорой на схемы, таблицы, краткие записи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Скорость. Единицы  скорости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F58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моделироват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ь с помощью таблиц и решать задачи с величинами «скорость», «время», «расстояние»; д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ополнять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вопросом условие задачи и составлять задачу по решению.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Перерабатывать полученную информацию: сравнивать и  группировать факты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Выделять главное, задавать вопросы на понимание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Самостоятельно формулировать цели урока после предварительного обсуждения.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Скорость, время, пройденный путь при равномерном прямолинейном движении.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Установление зависим остей между величинами, характеризующими процессы движения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76-78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Взаимосвязь между скоростью, временем и расстоянием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F58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моделироват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ь с помощью таблиц и решать задачи с величинами «скорость», «время», «расстояние»; д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ополнять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вопросом условие задачи и составлять задачу по решению.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Перерабатывать полученную информацию: сравнивать и  группировать факты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Выделять главное, задавать вопросы на понимание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Самостоятельно формулировать цели урока после предварительного обсуждени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Решение задач арифметическим способом с опорой на схемы, таблицы, краткие записи.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Установление зависимостей между величинами, характеризующими процессы: движения (пройденный путь, время, скорость)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79-80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Закрепление по теме «Задачи на движение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F58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моделироват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ь с помощью таблиц и решать задачи с величинами «скорость», «время», «расстояние»; д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ополнять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вопросом условие задачи и составлять задачу по решению.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Перерабатывать полученную информацию: сравнивать и  группировать факты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Выделять главное, задавать вопросы на понимание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Самостоятельно формулировать цели урока после предварительного обсуждения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Решение задач арифметическим способом с опорой на схемы, таблицы, краткие записи. Установление зависимостей между величинами, характеризующими процессы: движения (пройденный путь, время, скорость)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F58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Обучающийся научится: м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оделировать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с помощью таблиц и решать задачи с величинами «скорость», «время», «расстояни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е»;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дополнять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вопросом условие задачи и составлять задачу по решению.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sz w:val="24"/>
                <w:szCs w:val="24"/>
              </w:rPr>
              <w:t xml:space="preserve">Познавательные УУД </w:t>
            </w:r>
            <w:r w:rsidRPr="00157A2C">
              <w:rPr>
                <w:b w:val="0"/>
                <w:sz w:val="24"/>
                <w:szCs w:val="24"/>
              </w:rPr>
              <w:t>Перерабатывать полученную информацию: определять причины явлений, событий.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Рассуждать. 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Составлять план решения проблемы. Работая по плану, сверять свои действия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Арифметический способ решения задач. Установление зависимостей между величинами, характеризующими процессы: движения (пройденный путь, время, скорость)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82-83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Виды  треугольников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Распознавание и изображение геометрических фигур.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Измерение длины отрезка и построение отрезка заданной длины. Вычисление периметра многоугольника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Виды  треугольников. Построение  треугольника  с помощью угольника , с помощью циркуля и линейки.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Практического применения знаний</w:t>
            </w:r>
          </w:p>
        </w:tc>
        <w:tc>
          <w:tcPr>
            <w:tcW w:w="354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Распознавание и изображение геометрических фигур: точка, прямая, отрезок, многоугольники.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Контрольная  </w:t>
            </w: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br/>
              <w:t>работа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№9</w:t>
            </w: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по теме «Задачи на движение»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Контроль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br/>
              <w:t>и учет знаний</w:t>
            </w:r>
          </w:p>
        </w:tc>
        <w:tc>
          <w:tcPr>
            <w:tcW w:w="3545" w:type="dxa"/>
          </w:tcPr>
          <w:p w:rsidR="00763935" w:rsidRPr="00157A2C" w:rsidRDefault="00763935" w:rsidP="00CF58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Применять полученные знания для решения задач. Применять знания таблицы умножения при вычислении значений числовых выражений.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сравнивать и  группировать факты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Письменные вычисления с натуральными числами. Установление зависимостей между величинами, характеризующими процессы движения (пройденный путь, время, скорость)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Анализ контрольной работы, работа над ошибками. Задачи на движение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Комбинирован-ный</w:t>
            </w:r>
          </w:p>
        </w:tc>
        <w:tc>
          <w:tcPr>
            <w:tcW w:w="3545" w:type="dxa"/>
          </w:tcPr>
          <w:p w:rsidR="00763935" w:rsidRPr="00157A2C" w:rsidRDefault="00763935" w:rsidP="00CF58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выполнять письменное умножения на числа, оканчивающиеся нулями;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читать и записывать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равенства, используя математическую терминологию.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Перерабатывать полученную информацию: сравнивать и  группировать факты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Слушать других, быть готовым изменить свою точку зрения.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Письменные вычисления с натуральными числами. Установление зависимостей между величинами, характеризующими процессы движения (пройденный путь, время, скорость)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Умножение числа на произведение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F58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Обучающийся научится: в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умножение числа на произведение; читать равенства, использовать математическую терминологию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;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равнивать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разные способы умножения и выбирать наиболее удобный.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Перерабатывать полученную информацию: сравнивать и  группировать факты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Слушать других, быть готовым изменить свою точку зрения.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Использование свойств арифметических действий при выполнении вычислений. Умножение чисел, использование соответствующих терминов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550" w:type="dxa"/>
          </w:tcPr>
          <w:p w:rsidR="00763935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Письменное умножение на числа, оканчивающиеся нулями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Математический диктант №6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F58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научится: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выполнять письменное умножение двух чисел, оканчивающихся нулями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; решать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задачи с величинами «скорость», «время», «расстояние».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Перерабатывать полученную информацию: сравнивать и  группировать факты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Слушать других, быть готовым изменить свою точку зрения.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Устные и письменные вычисления с натуральными числами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Письменное умножение на числа, оканчивающиеся нулями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F58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научится: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выполнять письменное умножение двух чисел, оканчивающихся нулями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; решать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задачи с величинами «скорость», «время», «расстояние».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Перерабатывать полученную информацию: сравнивать и  группировать факты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Слушать других, быть готовым изменить свою точку зрения.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Умножение чисел, использование соответствующих терминов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550" w:type="dxa"/>
          </w:tcPr>
          <w:p w:rsidR="00763935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Письменное умножение двух  чисел, оканчивающихся нулями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№7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CF58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научится: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выполнять письменное умножение двух чисел, оканчивающихся нулями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; решать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задачи с величинами «скорость», «время», «расстояние».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Перерабатывать полученную информацию: сравнивать и  группировать факты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Слушать других, быть готовым изменить свою точку зрения.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Использование свойств арифметических действий при выполнении вычислений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переместительное и сочетательное свойства умножения при выполнении вычислений;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читать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равенства; решать задачи на встречное движение.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Перерабатывать полученную информацию: сравнивать и  группировать факты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действия.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Установление зависимостей между величинами, характеризующими процесс движения (пройденный путь, расстояние, 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время)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1566"/>
        </w:trPr>
        <w:tc>
          <w:tcPr>
            <w:tcW w:w="709" w:type="dxa"/>
            <w:tcBorders>
              <w:bottom w:val="single" w:sz="4" w:space="0" w:color="auto"/>
            </w:tcBorders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Перестановка и группировка множителей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bottom w:val="single" w:sz="4" w:space="0" w:color="auto"/>
            </w:tcBorders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переместительное и сочетательное свойства умножения при выполнении вычислений;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читать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равенства; решать задачи на встречное движение.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Перерабатывать полученную информацию: сравнивать и  группировать факты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Использование свойств арифметических действий при выполнении вычислений. Группировка множителей в произведении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  <w:tcBorders>
              <w:bottom w:val="single" w:sz="4" w:space="0" w:color="auto"/>
            </w:tcBorders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1232"/>
        </w:trPr>
        <w:tc>
          <w:tcPr>
            <w:tcW w:w="709" w:type="dxa"/>
            <w:tcBorders>
              <w:top w:val="single" w:sz="4" w:space="0" w:color="auto"/>
            </w:tcBorders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550" w:type="dxa"/>
            <w:tcBorders>
              <w:top w:val="single" w:sz="4" w:space="0" w:color="auto"/>
            </w:tcBorders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Закрепление пройденного</w:t>
            </w:r>
          </w:p>
        </w:tc>
        <w:tc>
          <w:tcPr>
            <w:tcW w:w="785" w:type="dxa"/>
            <w:tcBorders>
              <w:top w:val="single" w:sz="4" w:space="0" w:color="auto"/>
            </w:tcBorders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  <w:tcBorders>
              <w:top w:val="single" w:sz="4" w:space="0" w:color="auto"/>
            </w:tcBorders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переместительное и сочетательное свойства умножения при выполнении вычислений;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читать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равенства; решать задачи на встречное движение.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Перерабатывать полученную информацию: сравнивать и  группировать факты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Решение текстовых задач арифмети-ческим способом.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Письменные вычисления с натуральными числами.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</w:tcBorders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числа на произведение.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Устные приёмы деления для случаев 600: 20, 5600: 800.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деление числа на произведение разными способами;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ориентироваться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в разнообразии способов решения задач.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Перерабатывать полученную информацию: сравнивать и  группировать факты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действия.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чисел, использование соответствующих терминов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переместительное и сочетательное свойства умножения при выполнении вычислений;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читать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равенства; решать задачи на встречное движение.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Перерабатывать полученную информацию: сравнивать и  группировать факты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действия.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Установление зависимостей между величинами, характеризующими процесс движения (пройденный путь, расстояние, время)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с остатком на 10, 100, 1000. Решение задач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моделировать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с помощью схематических чертежей и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решать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задачи на нахождение четвёртого пропорционального.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Перерабатывать полученную информацию: сравнивать и  группировать факты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действия.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Использование свойств арифметических действий при выполнении вычислений. Деление с нулем. Деление с остатком. Решение задач арифметическим способом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Письменное деление на числа, оканчивающиеся нулями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переместительное и сочетательное свойства умножения при выполнении вычислений;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читать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равенства; решать задачи на встречное движение.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Перерабатывать полученную информацию: сравнивать и  группировать факты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действия.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Свойства арифметических действий при выполнении вычислений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98-99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Письменное деление на числа, оканчивающиеся нулями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A2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переместительное и сочетательное свойства умножения при выполнении вычислений;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читать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равенства; решать задачи на встречное движение.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Перерабатывать полученную информацию: сравнивать и  группировать факты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действия.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Свойства арифметических действий при выполнении вычислений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Решение задач на движение в противоположных направлениях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деление на числа, оканчивающиеся нулями, решать задачи на движение;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задачи по данному чертежу и решению.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Перерабатывать полученную информацию: сравнивать и  группировать факты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действия.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Установление зависимостей между величинами, характеризующими процессы: движения (пройденный путь, время, скорость). Арифметический способ решения задач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Контрольная  </w:t>
            </w: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br/>
              <w:t xml:space="preserve">работа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№10 </w:t>
            </w: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по теме: «Умножение и деление на числа, оканчивающиеся нулями» 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Контроль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br/>
              <w:t>и учет знаний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умножение и деление на числа, оканчивающиеся нулями;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решать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задачи на движение;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составлять и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решать обратные задачи;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читать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равенства, используя математическую терминологию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сравнивать и  группировать факты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Работая по плану, сверять свои действия с целью и, при необходимости, исправлять ошибки самостоятельно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Письменные вычисления с натуральными числами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102-103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Анализ контрольной работы, работа над ошибками. Письменное деление на числа, оканчивающиеся нулями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умножение и деление на числа, оканчивающиеся нулями;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решать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задачи на движение;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составлять и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решать обратные задачи;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читать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равенства, используя математическую терминологию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сравнивать и  группировать факты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Работая по плану, сверять свои действия с целью и, при необходимости, исправлять ошибки самостоятельно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Письменные вычисления с натуральными числами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104-105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Умножение числа на сумму.</w:t>
            </w:r>
          </w:p>
          <w:p w:rsidR="00763935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Устные приёмы умножения вида 12 × 15, 40×32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№8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Выполнять умножение числа на сумму разными способами и выбирать наиболее удобный способ; читать равенства; решать задачи изученных видов.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сравнивать и  группировать факты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Работая по плану, сверять свои действия с целью и, при необходимости, исправлять ошибки самостоятельно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Умножение суммы на число и числа на сумму. Перестановка множителей в произведении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763935" w:rsidRPr="00157A2C" w:rsidRDefault="00763935" w:rsidP="006128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106-107</w:t>
            </w:r>
          </w:p>
        </w:tc>
        <w:tc>
          <w:tcPr>
            <w:tcW w:w="2550" w:type="dxa"/>
          </w:tcPr>
          <w:p w:rsidR="00763935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Письменное умножение на двузначное число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Выполнять умножение числа на сумму разными способами и выбирать наиболее удобный способ; читать равенства; решать задачи изученных видов.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сравнивать и  группировать факты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Работая по плану, сверять свои действия с целью и, при необходимости, исправлять ошибки самостоятельно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Использование свойств арифметических действий при выполнении вычислений. Письменные вычисления с натуральными числами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108-109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Письменное умножение на двузначное число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Выполнять умножение числа на сумму разными способами и выбирать наиболее удобный способ; читать равенства; решать задачи изученных видов.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сравнивать и  группировать факты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Работая по плану, сверять свои действия с целью и, при необходимости, исправлять ошибки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Письменные вычисления с натуральными числами. Способы проверки правильности вычислений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110-111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Решение задач на нахождение неизвестного по двум разностям.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Закрепление.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научится: моделировать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с помощью схематических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чертежей и решать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задачи на нахождение по двум разностям; читать равенства.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сравнивать и  группировать факты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Работая по плану, сверять свои действия с целью и, при необходимости, исправлять ошибки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112-113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Письменное умножение на трехзначное число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на трёхзначное число;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читать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равенства;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решать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задачи изученных видов;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контролировать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свою деятельность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Делать</w:t>
            </w:r>
            <w:r w:rsidRPr="00157A2C">
              <w:rPr>
                <w:b w:val="0"/>
                <w:i/>
                <w:sz w:val="24"/>
                <w:szCs w:val="24"/>
              </w:rPr>
              <w:t xml:space="preserve"> </w:t>
            </w:r>
            <w:r w:rsidRPr="00157A2C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b w:val="0"/>
                <w:i/>
                <w:sz w:val="24"/>
                <w:szCs w:val="24"/>
              </w:rPr>
              <w:t xml:space="preserve"> </w:t>
            </w:r>
            <w:r w:rsidRPr="00157A2C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Рассуждать.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Объяснять действия.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Слушать и слышать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Составлять план решения проблемы.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плану.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Свойства арифметических действий при выполнении вычислений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114-116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Письменное умножение на трехзначное число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на трёхзначное число;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читать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равенства;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решать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задачи изученных видов;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контролировать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свою деятельность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Делать</w:t>
            </w:r>
            <w:r w:rsidRPr="00157A2C">
              <w:rPr>
                <w:b w:val="0"/>
                <w:i/>
                <w:sz w:val="24"/>
                <w:szCs w:val="24"/>
              </w:rPr>
              <w:t xml:space="preserve"> </w:t>
            </w:r>
            <w:r w:rsidRPr="00157A2C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b w:val="0"/>
                <w:i/>
                <w:sz w:val="24"/>
                <w:szCs w:val="24"/>
              </w:rPr>
              <w:t xml:space="preserve"> </w:t>
            </w:r>
            <w:r w:rsidRPr="00157A2C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Рассуждать.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Объяснять действия.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Слушать и слышать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Составлять план решения проблемы.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плану.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Перестановка множителей в произведении. Таблица умножения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1..03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2550" w:type="dxa"/>
          </w:tcPr>
          <w:p w:rsidR="00763935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Письменное деление на двузначное число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Математический диктант № 7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письменное деление на трёхзначное число;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читать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равенства;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решать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задачи изученных видов;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контролировать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свою деятельность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Делать</w:t>
            </w:r>
            <w:r w:rsidRPr="00157A2C">
              <w:rPr>
                <w:b w:val="0"/>
                <w:i/>
                <w:sz w:val="24"/>
                <w:szCs w:val="24"/>
              </w:rPr>
              <w:t xml:space="preserve"> </w:t>
            </w:r>
            <w:r w:rsidRPr="00157A2C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b w:val="0"/>
                <w:i/>
                <w:sz w:val="24"/>
                <w:szCs w:val="24"/>
              </w:rPr>
              <w:t xml:space="preserve"> </w:t>
            </w:r>
            <w:r w:rsidRPr="00157A2C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Рассуждать.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Объяснять действия.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Слушать и слышать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Составлять план решения проблемы.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плану.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Способы проверки правильности вычислений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Письменное деление на двузначное число с остатком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письменное деление на трёхзначное число;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читать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равенства;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решать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задачи изученных видов;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контролировать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свою деятельность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Делать</w:t>
            </w:r>
            <w:r w:rsidRPr="00157A2C">
              <w:rPr>
                <w:b w:val="0"/>
                <w:i/>
                <w:sz w:val="24"/>
                <w:szCs w:val="24"/>
              </w:rPr>
              <w:t xml:space="preserve"> </w:t>
            </w:r>
            <w:r w:rsidRPr="00157A2C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b w:val="0"/>
                <w:i/>
                <w:sz w:val="24"/>
                <w:szCs w:val="24"/>
              </w:rPr>
              <w:t xml:space="preserve"> </w:t>
            </w:r>
            <w:r w:rsidRPr="00157A2C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Рассуждать.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Объяснять действия.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Слушать и слышать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Составлять план решения проблемы.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с остатком. Письменные вычисления с натуральными числами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на двузначное число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письменное деление на двухначное  число;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читать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равенства;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решать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задачи изученных видов;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контролировать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свою деятельность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Делать</w:t>
            </w:r>
            <w:r w:rsidRPr="00157A2C">
              <w:rPr>
                <w:b w:val="0"/>
                <w:i/>
                <w:sz w:val="24"/>
                <w:szCs w:val="24"/>
              </w:rPr>
              <w:t xml:space="preserve"> </w:t>
            </w:r>
            <w:r w:rsidRPr="00157A2C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b w:val="0"/>
                <w:i/>
                <w:sz w:val="24"/>
                <w:szCs w:val="24"/>
              </w:rPr>
              <w:t xml:space="preserve"> </w:t>
            </w:r>
            <w:r w:rsidRPr="00157A2C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Рассуждать.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Объяснять действия.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Слушать и слышать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Составлять план решения проблемы.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Взаимосвязь между компонентами и результатом деления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120-122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на двузначное число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письменное деление на двухначное  число;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читать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равенства;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решать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задачи изученных видов;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контролировать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свою деятельность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Делать</w:t>
            </w:r>
            <w:r w:rsidRPr="00157A2C">
              <w:rPr>
                <w:b w:val="0"/>
                <w:i/>
                <w:sz w:val="24"/>
                <w:szCs w:val="24"/>
              </w:rPr>
              <w:t xml:space="preserve"> </w:t>
            </w:r>
            <w:r w:rsidRPr="00157A2C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b w:val="0"/>
                <w:i/>
                <w:sz w:val="24"/>
                <w:szCs w:val="24"/>
              </w:rPr>
              <w:t xml:space="preserve"> </w:t>
            </w:r>
            <w:r w:rsidRPr="00157A2C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157A2C">
            <w:pPr>
              <w:tabs>
                <w:tab w:val="right" w:pos="332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Рассуждать.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Объяснять действия.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Слушать и слышать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Составлять план решения проблемы.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чисел, использование соответствующих терминов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Решение задач изученных видов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письменное умножение и деление на двузначное и  на трёхзначное число;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 читать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равенства; решать задачи изученных видов; к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онтролироват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ь свою деятельность.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Делать</w:t>
            </w:r>
            <w:r w:rsidRPr="00157A2C">
              <w:rPr>
                <w:b w:val="0"/>
                <w:i/>
                <w:sz w:val="24"/>
                <w:szCs w:val="24"/>
              </w:rPr>
              <w:t xml:space="preserve"> </w:t>
            </w:r>
            <w:r w:rsidRPr="00157A2C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b w:val="0"/>
                <w:i/>
                <w:sz w:val="24"/>
                <w:szCs w:val="24"/>
              </w:rPr>
              <w:t xml:space="preserve"> </w:t>
            </w:r>
            <w:r w:rsidRPr="00157A2C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157A2C">
            <w:pPr>
              <w:tabs>
                <w:tab w:val="right" w:pos="332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Рассуждать.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Объяснять действия.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Слушать и слышать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Составлять план решения проблемы.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на двузначное число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письменное умножение и деление на двузначное и  на трёхзначное число;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 читать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равенства; решать задачи изученных видов; к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онтролироват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ь свою деятельность.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Делать</w:t>
            </w:r>
            <w:r w:rsidRPr="00157A2C">
              <w:rPr>
                <w:b w:val="0"/>
                <w:i/>
                <w:sz w:val="24"/>
                <w:szCs w:val="24"/>
              </w:rPr>
              <w:t xml:space="preserve"> </w:t>
            </w:r>
            <w:r w:rsidRPr="00157A2C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b w:val="0"/>
                <w:i/>
                <w:sz w:val="24"/>
                <w:szCs w:val="24"/>
              </w:rPr>
              <w:t xml:space="preserve"> </w:t>
            </w:r>
            <w:r w:rsidRPr="00157A2C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157A2C">
            <w:pPr>
              <w:tabs>
                <w:tab w:val="right" w:pos="332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Рассуждать.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Объяснять действия.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Слушать и слышать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Составлять план решения проблемы.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Способы проверки правильности вычислений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0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на двузначное число, когда в частном есть нули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0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0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выполнят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ь деление многозначного числа на двузначное; решать задачи изученных видов; составлять и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решать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уравнения.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Делать</w:t>
            </w:r>
            <w:r w:rsidRPr="00157A2C">
              <w:rPr>
                <w:b w:val="0"/>
                <w:i/>
                <w:sz w:val="24"/>
                <w:szCs w:val="24"/>
              </w:rPr>
              <w:t xml:space="preserve"> </w:t>
            </w:r>
            <w:r w:rsidRPr="00157A2C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b w:val="0"/>
                <w:i/>
                <w:sz w:val="24"/>
                <w:szCs w:val="24"/>
              </w:rPr>
              <w:t xml:space="preserve"> </w:t>
            </w:r>
            <w:r w:rsidRPr="00157A2C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157A2C">
            <w:pPr>
              <w:tabs>
                <w:tab w:val="right" w:pos="332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Рассуждать.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Объяснять действия.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Слушать и слышать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Составлять план решения проблемы.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0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чисел, использование соответствующих терминов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550" w:type="dxa"/>
          </w:tcPr>
          <w:p w:rsidR="00763935" w:rsidRDefault="00763935" w:rsidP="00157A2C">
            <w:pPr>
              <w:autoSpaceDE w:val="0"/>
              <w:autoSpaceDN w:val="0"/>
              <w:adjustRightInd w:val="0"/>
              <w:spacing w:line="280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Закрепление по теме «Деление на двузначное число»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Математический диктант №8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0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0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выполнят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ь деление многозначного числа на двузначное; решать задачи изученных видов; составлять и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решать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уравнения.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Ориентироваться в своей системе знаний: самостоятельно </w:t>
            </w:r>
            <w:r w:rsidRPr="00157A2C">
              <w:rPr>
                <w:rFonts w:ascii="Times New Roman" w:hAnsi="Times New Roman"/>
                <w:i/>
                <w:sz w:val="24"/>
                <w:szCs w:val="24"/>
              </w:rPr>
              <w:t>предполагать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, какая информация нужна для решения учебной задачи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Делать</w:t>
            </w:r>
            <w:r w:rsidRPr="00157A2C">
              <w:rPr>
                <w:b w:val="0"/>
                <w:i/>
                <w:sz w:val="24"/>
                <w:szCs w:val="24"/>
              </w:rPr>
              <w:t xml:space="preserve"> </w:t>
            </w:r>
            <w:r w:rsidRPr="00157A2C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Перерабатывать полученную информацию: делать</w:t>
            </w:r>
            <w:r w:rsidRPr="00157A2C">
              <w:rPr>
                <w:b w:val="0"/>
                <w:i/>
                <w:sz w:val="24"/>
                <w:szCs w:val="24"/>
              </w:rPr>
              <w:t xml:space="preserve"> </w:t>
            </w:r>
            <w:r w:rsidRPr="00157A2C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763935" w:rsidRPr="00157A2C" w:rsidRDefault="00763935" w:rsidP="00157A2C">
            <w:pPr>
              <w:tabs>
                <w:tab w:val="right" w:pos="332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Рассуждать.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Объяснять действия.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Слушать и слышать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pStyle w:val="3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157A2C">
              <w:rPr>
                <w:b w:val="0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Составлять план решения проблемы.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0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чисел, использование соответствующих терминов. Решение текстовых задач арифметическим способом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Контрольная  работа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№10  </w:t>
            </w: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по теме «Деление на двузначное число» 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0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Контроль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br/>
              <w:t>и учет знаний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0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выполнять р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аботу самостоятельно; выполнять письменное деление на двузначное число.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Перерабатывать полученную информацию: сравнивать и  группировать факты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0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0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Письменные вычисления с натуральными числами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570"/>
        </w:trPr>
        <w:tc>
          <w:tcPr>
            <w:tcW w:w="709" w:type="dxa"/>
            <w:tcBorders>
              <w:bottom w:val="single" w:sz="4" w:space="0" w:color="auto"/>
            </w:tcBorders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работы, работа над ошибками. </w:t>
            </w: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  <w:tcBorders>
              <w:bottom w:val="single" w:sz="4" w:space="0" w:color="auto"/>
            </w:tcBorders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80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выполнять р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аботу над лшибками самостоятельно; выполнять письменное деление на двузначное число.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Перерабатывать полученную информацию: сравнивать и  группировать факты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Способы проверки правильности вычислений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  <w:tcBorders>
              <w:bottom w:val="single" w:sz="4" w:space="0" w:color="auto"/>
            </w:tcBorders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705"/>
        </w:trPr>
        <w:tc>
          <w:tcPr>
            <w:tcW w:w="709" w:type="dxa"/>
            <w:tcBorders>
              <w:top w:val="single" w:sz="4" w:space="0" w:color="auto"/>
            </w:tcBorders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129-130</w:t>
            </w:r>
          </w:p>
        </w:tc>
        <w:tc>
          <w:tcPr>
            <w:tcW w:w="2550" w:type="dxa"/>
            <w:tcBorders>
              <w:top w:val="single" w:sz="4" w:space="0" w:color="auto"/>
            </w:tcBorders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Умножение и деление на двузначное число</w:t>
            </w:r>
          </w:p>
        </w:tc>
        <w:tc>
          <w:tcPr>
            <w:tcW w:w="785" w:type="dxa"/>
            <w:tcBorders>
              <w:top w:val="single" w:sz="4" w:space="0" w:color="auto"/>
            </w:tcBorders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</w:tcBorders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84598B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выполнять р</w:t>
            </w:r>
            <w:r>
              <w:rPr>
                <w:rFonts w:ascii="Times New Roman" w:hAnsi="Times New Roman"/>
                <w:sz w:val="24"/>
                <w:szCs w:val="24"/>
              </w:rPr>
              <w:t>аботу над о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шибками самостоятельно; выполнять письменное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умножение и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деление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Перерабатывать полученную информацию: сравнивать и  группировать факты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</w:tcBorders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131-133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Письменное деление на трехзначное число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 научится: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выполнять письменное деление на числа, оканчивающиеся нулями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; решать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задачи изученных видов.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Перерабатывать полученную информацию: сравнивать и  группировать факты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Конкретный смысл и название действий.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Способы проверки правильности вычислений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2.04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3.04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134-135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на трехзначное число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 научится: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выполнять письменное деление на числа, оканчивающиеся нулями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; решать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задачи изученных видов.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Перерабатывать полученную информацию: сравнивать и  группировать факты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Свойства арифметических действий при выполнении вычислений.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Способы проверки правильности вычислений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04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8..04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деление трёхзначного числа на двузначное по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алгоритму;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читать равенства; решать задачи изученных видов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Учиться связно отвечать по плану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Самостоятельно формулировать цели урока после предварительного обсуждения.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с остатком. Письменные вычисления с натуральными числами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Решение задач. Деление с остатком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деление трёхзначного числа на двузначное по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алгоритму;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читать равенства; решать задачи изученных видов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Учиться связно отвечать по плану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Самостоятельно формулировать цели урока после предварительного обсуждения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Способы проверки правильности вычислений. 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Решение текстовых задач арифметическим способом. Деление с остатком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Проверка умножения делением.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письменного деления на двузначное число;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решать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задачи на движение; составлять и решать уравнения.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Учиться связно отвечать по плану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Самостоятельно формулировать цели урока после предварительного обсуждения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Умножение и деление чисел, использование соответствующих терминов. Деление с остатком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Проверка умножения делением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письменного деления на двузначное число;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решать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задачи на движение; составлять и решать уравнения.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Учиться связно отвечать по плану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Самостоятельно формулировать цели урока после предварительного обсуждения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Способы проверки правильности вычислений.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Проверка деления умножением.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письменного деления на двузначное число;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решать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задачи на движение; составлять и решать уравнения.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Учиться связно отвечать по плану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Самостоятельно формулировать цели урока после предварительного обсуждения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Зависимости между величинами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Контрольная  работа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№12 </w:t>
            </w: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по теме «Деление на трехзначное число» 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Контроль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br/>
              <w:t>и учет знаний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самостоятельно; выполнять мыслительные операции анализа и синтеза;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делать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умозаключения; контролировать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Перерабатывать полученную информацию: сравнивать и  группировать факты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Письменные вычисления с натуральными числами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Анализ контрольной работы, работа над ошибками. Решение уравнений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самостоятельно; выполнять мыслительные операции анализа и синтеза;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делать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умозаключения; контролировать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Перерабатывать полученную информацию: сравнивать и  группировать факты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Зависимости между величинами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2550" w:type="dxa"/>
          </w:tcPr>
          <w:p w:rsidR="00763935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с остатком.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Математический диктант № 9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 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деление с остатком и делать проверку;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решать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задачи изученных видов.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Перерабатывать полученную информацию: сравнивать и  группировать факты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Деление с остатком. Письменные вычисления с натуральными числами.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144-147</w:t>
            </w:r>
          </w:p>
        </w:tc>
        <w:tc>
          <w:tcPr>
            <w:tcW w:w="2550" w:type="dxa"/>
          </w:tcPr>
          <w:p w:rsidR="00763935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Закрепление пройденного.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№9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 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самостоятельно;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выполнять мыслительные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операции анализа и синтеза;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делать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умозаключения;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контролировать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Учиться связно отвечать по плану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Самостоятельно формулировать цели урока после предварительного обсуждения.</w:t>
            </w:r>
          </w:p>
        </w:tc>
        <w:tc>
          <w:tcPr>
            <w:tcW w:w="4253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Зависимости между величинами. Установление зависимостей между величинами, характеризующими процессы движения (пройденный путь, время, скорость)</w:t>
            </w:r>
          </w:p>
        </w:tc>
        <w:tc>
          <w:tcPr>
            <w:tcW w:w="851" w:type="dxa"/>
            <w:gridSpan w:val="2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1"/>
          <w:wAfter w:w="12729" w:type="dxa"/>
          <w:trHeight w:val="394"/>
        </w:trPr>
        <w:tc>
          <w:tcPr>
            <w:tcW w:w="4252" w:type="dxa"/>
            <w:gridSpan w:val="3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148-152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Итоговое повторение. Нумерация. Выражение. Равенство. Неравенство. Уравнение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самостоятельно;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выполнять мыслительные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операции анализа и синтеза;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делать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умозаключения;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контролировать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Учиться связно отвечать по плану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Самостоятельно формулировать цели урока после предварительного обсуждения.</w:t>
            </w:r>
          </w:p>
        </w:tc>
        <w:tc>
          <w:tcPr>
            <w:tcW w:w="4395" w:type="dxa"/>
            <w:gridSpan w:val="2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Классы и разряды. Зависимости между величинами</w:t>
            </w:r>
          </w:p>
        </w:tc>
        <w:tc>
          <w:tcPr>
            <w:tcW w:w="709" w:type="dxa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04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2.05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Итоговая контрольная работа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№12</w:t>
            </w: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br/>
              <w:t xml:space="preserve">за II полугодие </w:t>
            </w:r>
            <w:r w:rsidRPr="00157A2C">
              <w:rPr>
                <w:rFonts w:ascii="Times New Roman" w:hAnsi="Times New Roman"/>
                <w:color w:val="FF0000"/>
                <w:sz w:val="24"/>
                <w:szCs w:val="24"/>
              </w:rPr>
              <w:br/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Контроль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br/>
              <w:t>и учет знаний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задания творческого и поискового характера.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сравнивать и  группировать факты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Правильно оформлять 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</w:t>
            </w:r>
          </w:p>
        </w:tc>
        <w:tc>
          <w:tcPr>
            <w:tcW w:w="4395" w:type="dxa"/>
            <w:gridSpan w:val="2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Письменные вычисления с натуральными числами. Решение текстовых задач арифметическим способом .</w:t>
            </w:r>
          </w:p>
        </w:tc>
        <w:tc>
          <w:tcPr>
            <w:tcW w:w="709" w:type="dxa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3.05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154-155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Анализ контрольной работы, работа над ошибками.  Закрепление по теме «Арифметические  действия. Сложение и вычитание»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самостоятельно;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выполнять мыслительные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операции анализа и синтеза;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делать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умозаключения;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контролировать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Учиться связно отвечать по плану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Самостоятельно формулировать цели урока после предварительного обсуждения.</w:t>
            </w:r>
          </w:p>
        </w:tc>
        <w:tc>
          <w:tcPr>
            <w:tcW w:w="4395" w:type="dxa"/>
            <w:gridSpan w:val="2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Свойства сложения и вычитания</w:t>
            </w:r>
          </w:p>
        </w:tc>
        <w:tc>
          <w:tcPr>
            <w:tcW w:w="709" w:type="dxa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05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973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156-157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Закрепление по теме «Умножение и деление. Порядок выполнения действий»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самостоятельно;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выполнять мыслительные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операции анализа и синтеза;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делать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умозаключения;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контролировать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Учиться связно отвечать по плану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Самостоятельно формулировать цели урока после предварительного обсуждения.</w:t>
            </w:r>
          </w:p>
        </w:tc>
        <w:tc>
          <w:tcPr>
            <w:tcW w:w="4395" w:type="dxa"/>
            <w:gridSpan w:val="2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Умножение и деление чисел, использование соответствующих терминов. Нахождение значений числовых выражений со скобками и без них</w:t>
            </w:r>
          </w:p>
        </w:tc>
        <w:tc>
          <w:tcPr>
            <w:tcW w:w="709" w:type="dxa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158-163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Закрепление по теме «Величины. Решение задач»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самостоятельно;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выполнять мыслительные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операции анализа и синтеза;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делать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умозаключения;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контролировать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Учиться связно отвечать по плану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Самостоятельно формулировать цели урока после предварительного обсуждения.</w:t>
            </w:r>
          </w:p>
        </w:tc>
        <w:tc>
          <w:tcPr>
            <w:tcW w:w="4395" w:type="dxa"/>
            <w:gridSpan w:val="2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Единицы длины, массы, времени, вместимости, площади. Зависимости между величинами. Установление зависимостей между величинами, характеризующими процессы движения. </w:t>
            </w:r>
          </w:p>
        </w:tc>
        <w:tc>
          <w:tcPr>
            <w:tcW w:w="709" w:type="dxa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763935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993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164-167</w:t>
            </w:r>
          </w:p>
        </w:tc>
        <w:tc>
          <w:tcPr>
            <w:tcW w:w="2550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Закрепление по теме «Задачи. Геометрические фигуры»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157A2C" w:rsidRDefault="00763935" w:rsidP="008459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самостоятельно;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выполнять мыслительные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операции анализа и синтеза;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делать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умозаключения;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контролировать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работу.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Учиться связно отвечать по плану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Самостоятельно формулировать цели урока после предварительного обсуждения.</w:t>
            </w:r>
          </w:p>
        </w:tc>
        <w:tc>
          <w:tcPr>
            <w:tcW w:w="4395" w:type="dxa"/>
            <w:gridSpan w:val="2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Распознавание и изображение геометрических фигур: точка, прямая, отрезок, многоугольники (треугольник, прямоугольник). Установление зависимостей между величинами, характеризующими процессы: движения (пройденный путь, время, скорость);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br/>
              <w:t>работы (объем всей работы, время, производительность труда); «купли-продажи» (количество товара, его цена, стоимость)</w:t>
            </w:r>
          </w:p>
        </w:tc>
        <w:tc>
          <w:tcPr>
            <w:tcW w:w="709" w:type="dxa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763935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763935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23.05.</w:t>
            </w:r>
          </w:p>
          <w:p w:rsidR="00763935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935" w:rsidRPr="00157A2C" w:rsidTr="00E429F7">
        <w:trPr>
          <w:gridAfter w:val="1"/>
          <w:wAfter w:w="26" w:type="dxa"/>
          <w:trHeight w:val="394"/>
        </w:trPr>
        <w:tc>
          <w:tcPr>
            <w:tcW w:w="709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993" w:type="dxa"/>
          </w:tcPr>
          <w:p w:rsidR="00763935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168-170</w:t>
            </w:r>
          </w:p>
        </w:tc>
        <w:tc>
          <w:tcPr>
            <w:tcW w:w="2550" w:type="dxa"/>
          </w:tcPr>
          <w:p w:rsidR="00763935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изученного за год.</w:t>
            </w:r>
          </w:p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КВН</w:t>
            </w:r>
          </w:p>
        </w:tc>
        <w:tc>
          <w:tcPr>
            <w:tcW w:w="785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6" w:type="dxa"/>
          </w:tcPr>
          <w:p w:rsidR="00763935" w:rsidRPr="00157A2C" w:rsidRDefault="00763935" w:rsidP="00157A2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5" w:type="dxa"/>
          </w:tcPr>
          <w:p w:rsidR="00763935" w:rsidRPr="00E52307" w:rsidRDefault="00763935" w:rsidP="00E52307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Обучающийся научится: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самостоятельно;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выполнять мыслительные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 операции анализа и синтеза;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делать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умозаключения;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контролировать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>работу.</w:t>
            </w:r>
          </w:p>
          <w:p w:rsidR="00763935" w:rsidRPr="00157A2C" w:rsidRDefault="00763935" w:rsidP="00D979B5">
            <w:pPr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Учиться связно отвечать по плану </w:t>
            </w:r>
            <w:r w:rsidRPr="00157A2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763935" w:rsidRPr="00157A2C" w:rsidRDefault="00763935" w:rsidP="00E523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763935" w:rsidRPr="00157A2C" w:rsidRDefault="00763935" w:rsidP="00D979B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 xml:space="preserve">Распознавание и изображение геометрических фигур: точка, прямая, отрезок, многоугольники (треугольник, прямоугольник). Установление зависимостей между величинами, характеризующими процессы: движения (пройденный путь, время, скорость); </w:t>
            </w:r>
            <w:r w:rsidRPr="00157A2C">
              <w:rPr>
                <w:rFonts w:ascii="Times New Roman" w:hAnsi="Times New Roman"/>
                <w:sz w:val="24"/>
                <w:szCs w:val="24"/>
              </w:rPr>
              <w:br/>
              <w:t>работы (объем всей работы, время, производительность труда); «купли-продажи» (количество товара, его цена, стоимость)</w:t>
            </w:r>
          </w:p>
        </w:tc>
        <w:tc>
          <w:tcPr>
            <w:tcW w:w="709" w:type="dxa"/>
          </w:tcPr>
          <w:p w:rsidR="00763935" w:rsidRPr="00157A2C" w:rsidRDefault="00763935" w:rsidP="00157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A2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077" w:type="dxa"/>
            <w:gridSpan w:val="3"/>
          </w:tcPr>
          <w:p w:rsidR="00763935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  <w:p w:rsidR="00763935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  <w:p w:rsidR="00763935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1276" w:type="dxa"/>
          </w:tcPr>
          <w:p w:rsidR="00763935" w:rsidRPr="00157A2C" w:rsidRDefault="00763935" w:rsidP="00623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63935" w:rsidRPr="00570402" w:rsidRDefault="00763935" w:rsidP="00E429F7">
      <w:pPr>
        <w:spacing w:before="100" w:beforeAutospacing="1"/>
        <w:ind w:right="-315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63935" w:rsidRPr="00570402" w:rsidRDefault="00763935" w:rsidP="00DC2AC3">
      <w:pPr>
        <w:spacing w:before="100" w:beforeAutospacing="1"/>
        <w:rPr>
          <w:rFonts w:ascii="Times New Roman" w:hAnsi="Times New Roman"/>
          <w:b/>
          <w:bCs/>
          <w:color w:val="000000"/>
          <w:sz w:val="24"/>
          <w:szCs w:val="24"/>
        </w:rPr>
        <w:sectPr w:rsidR="00763935" w:rsidRPr="00570402" w:rsidSect="001F2A24">
          <w:headerReference w:type="default" r:id="rId9"/>
          <w:footerReference w:type="even" r:id="rId10"/>
          <w:footerReference w:type="default" r:id="rId11"/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763935" w:rsidRPr="00570402" w:rsidRDefault="00763935" w:rsidP="00FE30CA">
      <w:pPr>
        <w:ind w:hanging="85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63935" w:rsidRPr="00570402" w:rsidRDefault="00763935" w:rsidP="001F2A24">
      <w:pPr>
        <w:tabs>
          <w:tab w:val="left" w:pos="2118"/>
        </w:tabs>
        <w:spacing w:line="240" w:lineRule="auto"/>
        <w:ind w:left="720"/>
        <w:rPr>
          <w:rFonts w:ascii="Times New Roman" w:hAnsi="Times New Roman"/>
          <w:b/>
          <w:sz w:val="24"/>
          <w:szCs w:val="24"/>
          <w:lang w:eastAsia="en-US"/>
        </w:rPr>
      </w:pPr>
      <w:r w:rsidRPr="00570402">
        <w:rPr>
          <w:rFonts w:ascii="Times New Roman" w:hAnsi="Times New Roman"/>
          <w:b/>
          <w:sz w:val="24"/>
          <w:szCs w:val="24"/>
          <w:lang w:eastAsia="en-US"/>
        </w:rPr>
        <w:t xml:space="preserve">Раздел </w:t>
      </w:r>
      <w:r>
        <w:rPr>
          <w:rFonts w:ascii="Times New Roman" w:hAnsi="Times New Roman"/>
          <w:b/>
          <w:sz w:val="24"/>
          <w:szCs w:val="24"/>
          <w:lang w:eastAsia="en-US"/>
        </w:rPr>
        <w:t>9</w:t>
      </w:r>
      <w:r w:rsidRPr="00570402">
        <w:rPr>
          <w:rFonts w:ascii="Times New Roman" w:hAnsi="Times New Roman"/>
          <w:b/>
          <w:sz w:val="24"/>
          <w:szCs w:val="24"/>
          <w:lang w:eastAsia="en-US"/>
        </w:rPr>
        <w:t>. МАТЕРИАЛЬНО-ТЕХНИЧЕСКОЕ ОБЕСПЕЧЕНИЕ ОБУЧЕНИЯ ПО ПРЕДМЕТУ.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8"/>
        <w:gridCol w:w="7700"/>
        <w:gridCol w:w="110"/>
        <w:gridCol w:w="1100"/>
      </w:tblGrid>
      <w:tr w:rsidR="00763935" w:rsidRPr="00570402" w:rsidTr="001F2A24">
        <w:tc>
          <w:tcPr>
            <w:tcW w:w="658" w:type="dxa"/>
          </w:tcPr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810" w:type="dxa"/>
            <w:gridSpan w:val="2"/>
          </w:tcPr>
          <w:p w:rsidR="00763935" w:rsidRPr="00570402" w:rsidRDefault="00763935" w:rsidP="001F2A2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1100" w:type="dxa"/>
          </w:tcPr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Кол-во</w:t>
            </w:r>
          </w:p>
        </w:tc>
      </w:tr>
      <w:tr w:rsidR="00763935" w:rsidRPr="00570402" w:rsidTr="001F2A24">
        <w:tc>
          <w:tcPr>
            <w:tcW w:w="9568" w:type="dxa"/>
            <w:gridSpan w:val="4"/>
          </w:tcPr>
          <w:p w:rsidR="00763935" w:rsidRPr="00570402" w:rsidRDefault="00763935" w:rsidP="001F2A2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1.Библиотечный фонд (книгопечатная продукция)</w:t>
            </w:r>
          </w:p>
        </w:tc>
      </w:tr>
      <w:tr w:rsidR="00763935" w:rsidRPr="00570402" w:rsidTr="001F2A24">
        <w:tc>
          <w:tcPr>
            <w:tcW w:w="658" w:type="dxa"/>
          </w:tcPr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00" w:type="dxa"/>
          </w:tcPr>
          <w:p w:rsidR="00763935" w:rsidRPr="00570402" w:rsidRDefault="00763935" w:rsidP="009F419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УЧЕБНИКИ</w:t>
            </w:r>
          </w:p>
          <w:p w:rsidR="00763935" w:rsidRPr="00570402" w:rsidRDefault="00763935" w:rsidP="009F419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М. И. Моро, М. А. Бантова, Г. В. Бельтюкова, С. И. Волкова, С. В. Степанова. Математика. 4 класс. – Ч. 1,2. – М.: Просвещение, 2011.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9F419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МЕТОДИЧЕСКИЕ ПОСОБИЯ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Дмитриева О. И., Мокрушина О. А. Поурочные разработки по математике. 4 класс. – М.: Вако, 2012.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Баталова В. К. Сборник тестовых заданий для тематического и итогового контроля. Математика 4 класс. – М.: Интеллект – Центр, 2011.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Рудницкая В. Н. Тесты по математике. 4 класс. – М.: Экзамен, 2011.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Смоленцева А. А. сюжетно – дидактические игры с математическим содержанием. – М.: Просвещение, 2012.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 xml:space="preserve">Волонина В. Праздник числа. Занимаиельная математика для детей. – М.: Знание, 2013. </w:t>
            </w:r>
          </w:p>
        </w:tc>
        <w:tc>
          <w:tcPr>
            <w:tcW w:w="1210" w:type="dxa"/>
            <w:gridSpan w:val="2"/>
          </w:tcPr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63935" w:rsidRPr="00570402" w:rsidTr="001F2A24">
        <w:tc>
          <w:tcPr>
            <w:tcW w:w="9568" w:type="dxa"/>
            <w:gridSpan w:val="4"/>
          </w:tcPr>
          <w:p w:rsidR="00763935" w:rsidRPr="00570402" w:rsidRDefault="00763935" w:rsidP="001F2A2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2. Печатные пособия</w:t>
            </w:r>
          </w:p>
        </w:tc>
      </w:tr>
      <w:tr w:rsidR="00763935" w:rsidRPr="00570402" w:rsidTr="001F2A24">
        <w:tc>
          <w:tcPr>
            <w:tcW w:w="658" w:type="dxa"/>
          </w:tcPr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810" w:type="dxa"/>
            <w:gridSpan w:val="2"/>
          </w:tcPr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Таблицы по математике</w:t>
            </w: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935" w:rsidRPr="00570402" w:rsidRDefault="00763935" w:rsidP="009F41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02">
              <w:rPr>
                <w:rFonts w:ascii="Times New Roman" w:hAnsi="Times New Roman"/>
                <w:sz w:val="24"/>
                <w:szCs w:val="24"/>
              </w:rPr>
              <w:t>Конспекты, наглядно- иллюстрационный материал</w:t>
            </w:r>
          </w:p>
        </w:tc>
        <w:tc>
          <w:tcPr>
            <w:tcW w:w="1100" w:type="dxa"/>
          </w:tcPr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63935" w:rsidRPr="00570402" w:rsidTr="001F2A24">
        <w:tc>
          <w:tcPr>
            <w:tcW w:w="9568" w:type="dxa"/>
            <w:gridSpan w:val="4"/>
          </w:tcPr>
          <w:p w:rsidR="00763935" w:rsidRPr="00570402" w:rsidRDefault="00763935" w:rsidP="001F2A2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3. Технические средства обучения</w:t>
            </w:r>
          </w:p>
        </w:tc>
      </w:tr>
      <w:tr w:rsidR="00763935" w:rsidRPr="00570402" w:rsidTr="001F2A24">
        <w:trPr>
          <w:trHeight w:val="1608"/>
        </w:trPr>
        <w:tc>
          <w:tcPr>
            <w:tcW w:w="658" w:type="dxa"/>
          </w:tcPr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</w:p>
          <w:p w:rsidR="00763935" w:rsidRPr="00570402" w:rsidRDefault="00763935" w:rsidP="009F4191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810" w:type="dxa"/>
            <w:gridSpan w:val="2"/>
          </w:tcPr>
          <w:p w:rsidR="00763935" w:rsidRPr="00570402" w:rsidRDefault="00763935" w:rsidP="009F419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Аудиторная доска с набором приспособлений для крепления карт и таблиц.</w:t>
            </w: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Персональный компьютер с принтером.</w:t>
            </w:r>
          </w:p>
        </w:tc>
        <w:tc>
          <w:tcPr>
            <w:tcW w:w="1100" w:type="dxa"/>
          </w:tcPr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63935" w:rsidRPr="00570402" w:rsidTr="001F2A24">
        <w:tc>
          <w:tcPr>
            <w:tcW w:w="9568" w:type="dxa"/>
            <w:gridSpan w:val="4"/>
          </w:tcPr>
          <w:p w:rsidR="00763935" w:rsidRPr="00570402" w:rsidRDefault="00763935" w:rsidP="001F2A2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4. Учебно-практическое и учебно-лабораторное оборудование</w:t>
            </w:r>
          </w:p>
        </w:tc>
      </w:tr>
      <w:tr w:rsidR="00763935" w:rsidRPr="00570402" w:rsidTr="001F2A24">
        <w:tc>
          <w:tcPr>
            <w:tcW w:w="658" w:type="dxa"/>
          </w:tcPr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810" w:type="dxa"/>
            <w:gridSpan w:val="2"/>
          </w:tcPr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Наборы счетных палочек.</w:t>
            </w: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Наборы муляжей овощей и фруктов.</w:t>
            </w: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Набор предметных картинок.</w:t>
            </w: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Наборное полотно.</w:t>
            </w: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Демонстрационная оцифрованная линейка.</w:t>
            </w: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Демонстрационный циркуль.</w:t>
            </w:r>
          </w:p>
        </w:tc>
        <w:tc>
          <w:tcPr>
            <w:tcW w:w="1100" w:type="dxa"/>
          </w:tcPr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63935" w:rsidRPr="00570402" w:rsidTr="001F2A24">
        <w:tc>
          <w:tcPr>
            <w:tcW w:w="9568" w:type="dxa"/>
            <w:gridSpan w:val="4"/>
          </w:tcPr>
          <w:p w:rsidR="00763935" w:rsidRPr="00570402" w:rsidRDefault="00763935" w:rsidP="001F2A2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6. Игры и игрушки.</w:t>
            </w:r>
          </w:p>
        </w:tc>
      </w:tr>
      <w:tr w:rsidR="00763935" w:rsidRPr="00570402" w:rsidTr="001F2A24">
        <w:tc>
          <w:tcPr>
            <w:tcW w:w="658" w:type="dxa"/>
          </w:tcPr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17</w:t>
            </w: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810" w:type="dxa"/>
            <w:gridSpan w:val="2"/>
          </w:tcPr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Настольные развивающие игры по тематике предмета «Математика» (лото, игры-путешествия и т.д.).</w:t>
            </w: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Строительный набор, содержащий геометрические тела: куб, шар, конус, прямоугольный параллелепипед, пирамиду, цилиндр.</w:t>
            </w:r>
          </w:p>
        </w:tc>
        <w:tc>
          <w:tcPr>
            <w:tcW w:w="1100" w:type="dxa"/>
          </w:tcPr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63935" w:rsidRPr="00570402" w:rsidTr="009F4191">
        <w:trPr>
          <w:trHeight w:val="682"/>
        </w:trPr>
        <w:tc>
          <w:tcPr>
            <w:tcW w:w="9568" w:type="dxa"/>
            <w:gridSpan w:val="4"/>
          </w:tcPr>
          <w:p w:rsidR="00763935" w:rsidRPr="00570402" w:rsidRDefault="00763935" w:rsidP="001F2A2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7. Оборудование класса</w:t>
            </w:r>
          </w:p>
        </w:tc>
      </w:tr>
      <w:tr w:rsidR="00763935" w:rsidRPr="00570402" w:rsidTr="001F2A24">
        <w:tc>
          <w:tcPr>
            <w:tcW w:w="658" w:type="dxa"/>
          </w:tcPr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21</w:t>
            </w:r>
          </w:p>
        </w:tc>
        <w:tc>
          <w:tcPr>
            <w:tcW w:w="7810" w:type="dxa"/>
            <w:gridSpan w:val="2"/>
          </w:tcPr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Ученические столы одно- и двухместные с комплектом стульев. </w:t>
            </w: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Стол учительский с тумбой. </w:t>
            </w: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Шкафы для хранения учебников, дидактических материа</w:t>
            </w: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 xml:space="preserve">лов, пособий, учебного оборудования  и пр. </w:t>
            </w:r>
          </w:p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t>Настенные доски для вывешивания иллюстративного мате</w:t>
            </w:r>
            <w:r w:rsidRPr="00570402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 xml:space="preserve">риала. </w:t>
            </w:r>
          </w:p>
        </w:tc>
        <w:tc>
          <w:tcPr>
            <w:tcW w:w="1100" w:type="dxa"/>
          </w:tcPr>
          <w:p w:rsidR="00763935" w:rsidRPr="00570402" w:rsidRDefault="00763935" w:rsidP="001F2A2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763935" w:rsidRPr="00570402" w:rsidRDefault="00763935" w:rsidP="001F2A24">
      <w:pPr>
        <w:contextualSpacing/>
        <w:rPr>
          <w:rFonts w:ascii="Times New Roman" w:hAnsi="Times New Roman"/>
          <w:b/>
          <w:sz w:val="24"/>
          <w:szCs w:val="24"/>
        </w:rPr>
      </w:pPr>
    </w:p>
    <w:p w:rsidR="00763935" w:rsidRPr="00570402" w:rsidRDefault="00763935" w:rsidP="001F2A24">
      <w:pPr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763935" w:rsidRPr="00570402" w:rsidSect="001F2A24">
      <w:headerReference w:type="default" r:id="rId12"/>
      <w:footerReference w:type="default" r:id="rId13"/>
      <w:pgSz w:w="11906" w:h="16838"/>
      <w:pgMar w:top="851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935" w:rsidRDefault="00763935" w:rsidP="00040FC6">
      <w:pPr>
        <w:spacing w:after="0" w:line="240" w:lineRule="auto"/>
      </w:pPr>
      <w:r>
        <w:separator/>
      </w:r>
    </w:p>
  </w:endnote>
  <w:endnote w:type="continuationSeparator" w:id="0">
    <w:p w:rsidR="00763935" w:rsidRDefault="00763935" w:rsidP="00040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935" w:rsidRDefault="00763935">
    <w:pPr>
      <w:pStyle w:val="Footer"/>
      <w:jc w:val="center"/>
    </w:pPr>
    <w:fldSimple w:instr=" PAGE   \* MERGEFORMAT ">
      <w:r>
        <w:rPr>
          <w:noProof/>
        </w:rPr>
        <w:t>2</w:t>
      </w:r>
    </w:fldSimple>
  </w:p>
  <w:p w:rsidR="00763935" w:rsidRDefault="0076393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935" w:rsidRDefault="00763935" w:rsidP="00F31B5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3935" w:rsidRDefault="00763935" w:rsidP="00F31B5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935" w:rsidRDefault="00763935">
    <w:pPr>
      <w:pStyle w:val="Footer"/>
      <w:jc w:val="center"/>
    </w:pPr>
    <w:fldSimple w:instr=" PAGE   \* MERGEFORMAT ">
      <w:r>
        <w:rPr>
          <w:noProof/>
        </w:rPr>
        <w:t>76</w:t>
      </w:r>
    </w:fldSimple>
  </w:p>
  <w:p w:rsidR="00763935" w:rsidRDefault="00763935" w:rsidP="00F31B54">
    <w:pPr>
      <w:pStyle w:val="Footer"/>
      <w:ind w:right="360"/>
      <w:jc w:val="cen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935" w:rsidRDefault="00763935">
    <w:pPr>
      <w:pStyle w:val="Footer"/>
      <w:jc w:val="center"/>
    </w:pPr>
    <w:fldSimple w:instr=" PAGE   \* MERGEFORMAT ">
      <w:r>
        <w:rPr>
          <w:noProof/>
        </w:rPr>
        <w:t>142</w:t>
      </w:r>
    </w:fldSimple>
  </w:p>
  <w:p w:rsidR="00763935" w:rsidRDefault="007639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935" w:rsidRDefault="00763935" w:rsidP="00040FC6">
      <w:pPr>
        <w:spacing w:after="0" w:line="240" w:lineRule="auto"/>
      </w:pPr>
      <w:r>
        <w:separator/>
      </w:r>
    </w:p>
  </w:footnote>
  <w:footnote w:type="continuationSeparator" w:id="0">
    <w:p w:rsidR="00763935" w:rsidRDefault="00763935" w:rsidP="00040F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935" w:rsidRPr="0069776F" w:rsidRDefault="00763935" w:rsidP="0069776F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Ильиных </w:t>
    </w:r>
    <w:r w:rsidRPr="0069776F">
      <w:rPr>
        <w:rFonts w:ascii="Times New Roman" w:hAnsi="Times New Roman"/>
      </w:rPr>
      <w:t>Инесса Михайловна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935" w:rsidRPr="000310DC" w:rsidRDefault="00763935" w:rsidP="000310DC">
    <w:pPr>
      <w:pStyle w:val="Header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Ильиных Инесса Михайловна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935" w:rsidRPr="00766DA8" w:rsidRDefault="00763935" w:rsidP="00766DA8">
    <w:pPr>
      <w:pStyle w:val="Header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Ильиных</w:t>
    </w:r>
    <w:r w:rsidRPr="00766DA8">
      <w:rPr>
        <w:rFonts w:ascii="Times New Roman" w:hAnsi="Times New Roman"/>
        <w:sz w:val="24"/>
        <w:szCs w:val="24"/>
      </w:rPr>
      <w:t xml:space="preserve"> Инесса Михайловна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05246B0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singleLevel"/>
    <w:tmpl w:val="00000003"/>
    <w:name w:val="WW8Num5"/>
    <w:lvl w:ilvl="0">
      <w:numFmt w:val="bullet"/>
      <w:lvlText w:val="•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3">
    <w:nsid w:val="01C04931"/>
    <w:multiLevelType w:val="hybridMultilevel"/>
    <w:tmpl w:val="49E8C8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95144F"/>
    <w:multiLevelType w:val="hybridMultilevel"/>
    <w:tmpl w:val="8AD242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36213D"/>
    <w:multiLevelType w:val="hybridMultilevel"/>
    <w:tmpl w:val="C0FADD68"/>
    <w:lvl w:ilvl="0" w:tplc="7870FA3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2E274A"/>
    <w:multiLevelType w:val="hybridMultilevel"/>
    <w:tmpl w:val="D69A63CC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15B3398A"/>
    <w:multiLevelType w:val="hybridMultilevel"/>
    <w:tmpl w:val="375AF7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F13EC4"/>
    <w:multiLevelType w:val="hybridMultilevel"/>
    <w:tmpl w:val="65D2C98A"/>
    <w:lvl w:ilvl="0" w:tplc="041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1744C5"/>
    <w:multiLevelType w:val="hybridMultilevel"/>
    <w:tmpl w:val="011CDC1A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214F0581"/>
    <w:multiLevelType w:val="hybridMultilevel"/>
    <w:tmpl w:val="C0204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B47B69"/>
    <w:multiLevelType w:val="hybridMultilevel"/>
    <w:tmpl w:val="1318EB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84C2EB0"/>
    <w:multiLevelType w:val="hybridMultilevel"/>
    <w:tmpl w:val="9FF2A2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634728"/>
    <w:multiLevelType w:val="hybridMultilevel"/>
    <w:tmpl w:val="EB7C81AC"/>
    <w:lvl w:ilvl="0" w:tplc="A784E818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EE3644"/>
    <w:multiLevelType w:val="hybridMultilevel"/>
    <w:tmpl w:val="210074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A23F0C"/>
    <w:multiLevelType w:val="multilevel"/>
    <w:tmpl w:val="D6B445A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47F2472E"/>
    <w:multiLevelType w:val="hybridMultilevel"/>
    <w:tmpl w:val="4866DC56"/>
    <w:lvl w:ilvl="0" w:tplc="BF96504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D1C7711"/>
    <w:multiLevelType w:val="hybridMultilevel"/>
    <w:tmpl w:val="32E4B3D2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421FC9"/>
    <w:multiLevelType w:val="hybridMultilevel"/>
    <w:tmpl w:val="4F5866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13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70D66FD"/>
    <w:multiLevelType w:val="hybridMultilevel"/>
    <w:tmpl w:val="CB0AE8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1B2C06"/>
    <w:multiLevelType w:val="hybridMultilevel"/>
    <w:tmpl w:val="3C88A5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FC43B51"/>
    <w:multiLevelType w:val="hybridMultilevel"/>
    <w:tmpl w:val="B7B2DD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DB211D"/>
    <w:multiLevelType w:val="hybridMultilevel"/>
    <w:tmpl w:val="3586D2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304FE8"/>
    <w:multiLevelType w:val="hybridMultilevel"/>
    <w:tmpl w:val="5F7A5C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410191C"/>
    <w:multiLevelType w:val="hybridMultilevel"/>
    <w:tmpl w:val="EF9858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4390661"/>
    <w:multiLevelType w:val="hybridMultilevel"/>
    <w:tmpl w:val="D5F25A0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6A26834"/>
    <w:multiLevelType w:val="hybridMultilevel"/>
    <w:tmpl w:val="CA722C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F21A11"/>
    <w:multiLevelType w:val="hybridMultilevel"/>
    <w:tmpl w:val="7DDA9D20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8"/>
  </w:num>
  <w:num w:numId="4">
    <w:abstractNumId w:val="13"/>
  </w:num>
  <w:num w:numId="5">
    <w:abstractNumId w:val="6"/>
  </w:num>
  <w:num w:numId="6">
    <w:abstractNumId w:val="16"/>
  </w:num>
  <w:num w:numId="7">
    <w:abstractNumId w:val="11"/>
  </w:num>
  <w:num w:numId="8">
    <w:abstractNumId w:val="0"/>
    <w:lvlOverride w:ilvl="0">
      <w:lvl w:ilvl="0">
        <w:numFmt w:val="bullet"/>
        <w:lvlText w:val="•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148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11">
    <w:abstractNumId w:val="5"/>
  </w:num>
  <w:num w:numId="12">
    <w:abstractNumId w:val="12"/>
  </w:num>
  <w:num w:numId="13">
    <w:abstractNumId w:val="22"/>
  </w:num>
  <w:num w:numId="14">
    <w:abstractNumId w:val="27"/>
  </w:num>
  <w:num w:numId="15">
    <w:abstractNumId w:val="15"/>
  </w:num>
  <w:num w:numId="16">
    <w:abstractNumId w:val="7"/>
  </w:num>
  <w:num w:numId="17">
    <w:abstractNumId w:val="4"/>
  </w:num>
  <w:num w:numId="18">
    <w:abstractNumId w:val="23"/>
  </w:num>
  <w:num w:numId="19">
    <w:abstractNumId w:val="9"/>
  </w:num>
  <w:num w:numId="20">
    <w:abstractNumId w:val="25"/>
  </w:num>
  <w:num w:numId="21">
    <w:abstractNumId w:val="14"/>
  </w:num>
  <w:num w:numId="22">
    <w:abstractNumId w:val="3"/>
  </w:num>
  <w:num w:numId="23">
    <w:abstractNumId w:val="10"/>
  </w:num>
  <w:num w:numId="24">
    <w:abstractNumId w:val="24"/>
  </w:num>
  <w:num w:numId="25">
    <w:abstractNumId w:val="19"/>
  </w:num>
  <w:num w:numId="26">
    <w:abstractNumId w:val="26"/>
  </w:num>
  <w:num w:numId="27">
    <w:abstractNumId w:val="21"/>
  </w:num>
  <w:num w:numId="28">
    <w:abstractNumId w:val="17"/>
  </w:num>
  <w:num w:numId="29">
    <w:abstractNumId w:val="2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0FC6"/>
    <w:rsid w:val="0000429A"/>
    <w:rsid w:val="00005EF7"/>
    <w:rsid w:val="00007513"/>
    <w:rsid w:val="00012416"/>
    <w:rsid w:val="000201CB"/>
    <w:rsid w:val="000310DC"/>
    <w:rsid w:val="00031395"/>
    <w:rsid w:val="000316AB"/>
    <w:rsid w:val="00040FC6"/>
    <w:rsid w:val="00061D49"/>
    <w:rsid w:val="000653BF"/>
    <w:rsid w:val="00072FA4"/>
    <w:rsid w:val="000760A1"/>
    <w:rsid w:val="000A369E"/>
    <w:rsid w:val="000C0453"/>
    <w:rsid w:val="000C3C15"/>
    <w:rsid w:val="000D77EA"/>
    <w:rsid w:val="00115E41"/>
    <w:rsid w:val="001558F6"/>
    <w:rsid w:val="00156114"/>
    <w:rsid w:val="00157A2C"/>
    <w:rsid w:val="00163483"/>
    <w:rsid w:val="00180562"/>
    <w:rsid w:val="001840B0"/>
    <w:rsid w:val="00190928"/>
    <w:rsid w:val="0019365E"/>
    <w:rsid w:val="001C6754"/>
    <w:rsid w:val="001D18C7"/>
    <w:rsid w:val="001E4F66"/>
    <w:rsid w:val="001F053A"/>
    <w:rsid w:val="001F2A24"/>
    <w:rsid w:val="001F7769"/>
    <w:rsid w:val="00215923"/>
    <w:rsid w:val="00216CDC"/>
    <w:rsid w:val="002254CC"/>
    <w:rsid w:val="00230829"/>
    <w:rsid w:val="00233A05"/>
    <w:rsid w:val="00234D25"/>
    <w:rsid w:val="00257C89"/>
    <w:rsid w:val="002758A8"/>
    <w:rsid w:val="002816BE"/>
    <w:rsid w:val="002940F1"/>
    <w:rsid w:val="002B17E9"/>
    <w:rsid w:val="002B42DC"/>
    <w:rsid w:val="002C4B52"/>
    <w:rsid w:val="002D55E4"/>
    <w:rsid w:val="002D7A16"/>
    <w:rsid w:val="00300E02"/>
    <w:rsid w:val="0031526B"/>
    <w:rsid w:val="00320BA4"/>
    <w:rsid w:val="00324B35"/>
    <w:rsid w:val="00350484"/>
    <w:rsid w:val="00354375"/>
    <w:rsid w:val="00362944"/>
    <w:rsid w:val="00366362"/>
    <w:rsid w:val="00373A73"/>
    <w:rsid w:val="003809DB"/>
    <w:rsid w:val="003863AB"/>
    <w:rsid w:val="003A3FDD"/>
    <w:rsid w:val="003B3EC8"/>
    <w:rsid w:val="003C3F50"/>
    <w:rsid w:val="003C452C"/>
    <w:rsid w:val="003E3649"/>
    <w:rsid w:val="00406490"/>
    <w:rsid w:val="004145AF"/>
    <w:rsid w:val="00430F6E"/>
    <w:rsid w:val="00431D40"/>
    <w:rsid w:val="00452616"/>
    <w:rsid w:val="004716A9"/>
    <w:rsid w:val="004962A7"/>
    <w:rsid w:val="00496C73"/>
    <w:rsid w:val="004A72BB"/>
    <w:rsid w:val="004B75EE"/>
    <w:rsid w:val="004C55C0"/>
    <w:rsid w:val="004D187C"/>
    <w:rsid w:val="004D3777"/>
    <w:rsid w:val="004D48AD"/>
    <w:rsid w:val="004E61AE"/>
    <w:rsid w:val="004F14AD"/>
    <w:rsid w:val="00502DB2"/>
    <w:rsid w:val="00506663"/>
    <w:rsid w:val="005111FC"/>
    <w:rsid w:val="00514FD2"/>
    <w:rsid w:val="0053299A"/>
    <w:rsid w:val="00560008"/>
    <w:rsid w:val="00562531"/>
    <w:rsid w:val="0056518F"/>
    <w:rsid w:val="00570402"/>
    <w:rsid w:val="00573511"/>
    <w:rsid w:val="00574A25"/>
    <w:rsid w:val="005A1C00"/>
    <w:rsid w:val="005C185B"/>
    <w:rsid w:val="005D3D80"/>
    <w:rsid w:val="005E3F4F"/>
    <w:rsid w:val="005F53EA"/>
    <w:rsid w:val="005F659D"/>
    <w:rsid w:val="0060571F"/>
    <w:rsid w:val="00612884"/>
    <w:rsid w:val="00615F71"/>
    <w:rsid w:val="0062363D"/>
    <w:rsid w:val="006239DE"/>
    <w:rsid w:val="00623B26"/>
    <w:rsid w:val="0063564C"/>
    <w:rsid w:val="00647F9A"/>
    <w:rsid w:val="006612CD"/>
    <w:rsid w:val="006937D8"/>
    <w:rsid w:val="0069776F"/>
    <w:rsid w:val="006B3263"/>
    <w:rsid w:val="006C4A41"/>
    <w:rsid w:val="006C4D4C"/>
    <w:rsid w:val="006E1FB8"/>
    <w:rsid w:val="006E6D90"/>
    <w:rsid w:val="006F6CFE"/>
    <w:rsid w:val="00710C77"/>
    <w:rsid w:val="007244A5"/>
    <w:rsid w:val="007314B5"/>
    <w:rsid w:val="007352FE"/>
    <w:rsid w:val="007528F9"/>
    <w:rsid w:val="00763935"/>
    <w:rsid w:val="00764BB2"/>
    <w:rsid w:val="00766DA8"/>
    <w:rsid w:val="007A4BA0"/>
    <w:rsid w:val="007B3C70"/>
    <w:rsid w:val="007D0A8C"/>
    <w:rsid w:val="007E6EF3"/>
    <w:rsid w:val="007F05D0"/>
    <w:rsid w:val="0082319F"/>
    <w:rsid w:val="008314B9"/>
    <w:rsid w:val="00844331"/>
    <w:rsid w:val="0084598B"/>
    <w:rsid w:val="008472C7"/>
    <w:rsid w:val="00864C3B"/>
    <w:rsid w:val="00866104"/>
    <w:rsid w:val="00873F34"/>
    <w:rsid w:val="008D3B84"/>
    <w:rsid w:val="00935C85"/>
    <w:rsid w:val="00951E2F"/>
    <w:rsid w:val="00972425"/>
    <w:rsid w:val="0098364A"/>
    <w:rsid w:val="009B5CF7"/>
    <w:rsid w:val="009C08FE"/>
    <w:rsid w:val="009E7D5A"/>
    <w:rsid w:val="009F05CF"/>
    <w:rsid w:val="009F4191"/>
    <w:rsid w:val="009F7720"/>
    <w:rsid w:val="00A43CEB"/>
    <w:rsid w:val="00A46006"/>
    <w:rsid w:val="00A54313"/>
    <w:rsid w:val="00A57619"/>
    <w:rsid w:val="00A7231A"/>
    <w:rsid w:val="00A80F33"/>
    <w:rsid w:val="00A814F6"/>
    <w:rsid w:val="00A82755"/>
    <w:rsid w:val="00AA368B"/>
    <w:rsid w:val="00AA654C"/>
    <w:rsid w:val="00AC291A"/>
    <w:rsid w:val="00AC2A06"/>
    <w:rsid w:val="00AF233C"/>
    <w:rsid w:val="00AF7655"/>
    <w:rsid w:val="00B039B1"/>
    <w:rsid w:val="00B0745E"/>
    <w:rsid w:val="00B357B9"/>
    <w:rsid w:val="00B5227B"/>
    <w:rsid w:val="00B8402C"/>
    <w:rsid w:val="00B91648"/>
    <w:rsid w:val="00BA3350"/>
    <w:rsid w:val="00BD286D"/>
    <w:rsid w:val="00C102AD"/>
    <w:rsid w:val="00C25D5A"/>
    <w:rsid w:val="00C2606F"/>
    <w:rsid w:val="00C347A0"/>
    <w:rsid w:val="00C34B06"/>
    <w:rsid w:val="00C3756F"/>
    <w:rsid w:val="00C416DD"/>
    <w:rsid w:val="00C5567C"/>
    <w:rsid w:val="00C70360"/>
    <w:rsid w:val="00C7121E"/>
    <w:rsid w:val="00C719C1"/>
    <w:rsid w:val="00C95426"/>
    <w:rsid w:val="00C95CF9"/>
    <w:rsid w:val="00CB2D30"/>
    <w:rsid w:val="00CC3225"/>
    <w:rsid w:val="00CC6308"/>
    <w:rsid w:val="00CE3E46"/>
    <w:rsid w:val="00CF12A3"/>
    <w:rsid w:val="00CF21DD"/>
    <w:rsid w:val="00CF58A0"/>
    <w:rsid w:val="00D00456"/>
    <w:rsid w:val="00D0780E"/>
    <w:rsid w:val="00D3305E"/>
    <w:rsid w:val="00D574EF"/>
    <w:rsid w:val="00D979B5"/>
    <w:rsid w:val="00DA0726"/>
    <w:rsid w:val="00DC2AC3"/>
    <w:rsid w:val="00DE09FE"/>
    <w:rsid w:val="00DE75AB"/>
    <w:rsid w:val="00DF1770"/>
    <w:rsid w:val="00DF50B8"/>
    <w:rsid w:val="00E01737"/>
    <w:rsid w:val="00E22691"/>
    <w:rsid w:val="00E429F7"/>
    <w:rsid w:val="00E4383E"/>
    <w:rsid w:val="00E447E1"/>
    <w:rsid w:val="00E52307"/>
    <w:rsid w:val="00E57272"/>
    <w:rsid w:val="00E73E79"/>
    <w:rsid w:val="00E838C3"/>
    <w:rsid w:val="00E96DF6"/>
    <w:rsid w:val="00E97D48"/>
    <w:rsid w:val="00EA16A5"/>
    <w:rsid w:val="00EA34BA"/>
    <w:rsid w:val="00EB1B08"/>
    <w:rsid w:val="00F00CE0"/>
    <w:rsid w:val="00F31B54"/>
    <w:rsid w:val="00F35522"/>
    <w:rsid w:val="00F35E43"/>
    <w:rsid w:val="00F3770E"/>
    <w:rsid w:val="00F40E59"/>
    <w:rsid w:val="00F4601F"/>
    <w:rsid w:val="00F7617A"/>
    <w:rsid w:val="00FC6560"/>
    <w:rsid w:val="00FD1607"/>
    <w:rsid w:val="00FD2111"/>
    <w:rsid w:val="00FD3AB8"/>
    <w:rsid w:val="00FE30CA"/>
    <w:rsid w:val="00FF2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006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9C08FE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9C08FE"/>
    <w:rPr>
      <w:rFonts w:ascii="Times New Roman" w:hAnsi="Times New Roman" w:cs="Times New Roman"/>
      <w:b/>
      <w:sz w:val="28"/>
    </w:rPr>
  </w:style>
  <w:style w:type="paragraph" w:customStyle="1" w:styleId="zag1">
    <w:name w:val="zag_1"/>
    <w:basedOn w:val="Normal"/>
    <w:uiPriority w:val="99"/>
    <w:rsid w:val="00040F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rsid w:val="00040FC6"/>
    <w:rPr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040FC6"/>
    <w:rPr>
      <w:rFonts w:ascii="Calibri" w:hAnsi="Calibri" w:cs="Times New Roman"/>
      <w:sz w:val="20"/>
      <w:lang w:eastAsia="en-US"/>
    </w:rPr>
  </w:style>
  <w:style w:type="character" w:customStyle="1" w:styleId="BodyTextIndentChar1">
    <w:name w:val="Body Text Indent Char1"/>
    <w:uiPriority w:val="99"/>
    <w:locked/>
    <w:rsid w:val="009C08FE"/>
    <w:rPr>
      <w:sz w:val="24"/>
    </w:rPr>
  </w:style>
  <w:style w:type="paragraph" w:styleId="BodyTextIndent">
    <w:name w:val="Body Text Indent"/>
    <w:basedOn w:val="Normal"/>
    <w:link w:val="BodyTextIndentChar2"/>
    <w:uiPriority w:val="99"/>
    <w:rsid w:val="009C08FE"/>
    <w:pPr>
      <w:spacing w:after="120" w:line="240" w:lineRule="auto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D0A8C"/>
    <w:rPr>
      <w:rFonts w:cs="Times New Roman"/>
      <w:sz w:val="24"/>
    </w:rPr>
  </w:style>
  <w:style w:type="character" w:customStyle="1" w:styleId="BodyTextIndentChar2">
    <w:name w:val="Body Text Indent Char2"/>
    <w:link w:val="BodyTextIndent"/>
    <w:uiPriority w:val="99"/>
    <w:semiHidden/>
    <w:locked/>
    <w:rsid w:val="009C08FE"/>
  </w:style>
  <w:style w:type="paragraph" w:styleId="BodyText3">
    <w:name w:val="Body Text 3"/>
    <w:basedOn w:val="Normal"/>
    <w:link w:val="BodyText3Char"/>
    <w:uiPriority w:val="99"/>
    <w:rsid w:val="009C08FE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9C08FE"/>
    <w:rPr>
      <w:rFonts w:ascii="Times New Roman" w:hAnsi="Times New Roman" w:cs="Times New Roman"/>
      <w:sz w:val="16"/>
    </w:rPr>
  </w:style>
  <w:style w:type="paragraph" w:customStyle="1" w:styleId="msonormalcxspmiddle">
    <w:name w:val="msonormalcxspmiddle"/>
    <w:basedOn w:val="Normal"/>
    <w:uiPriority w:val="99"/>
    <w:rsid w:val="00E97D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ndnoteReference">
    <w:name w:val="endnote reference"/>
    <w:basedOn w:val="DefaultParagraphFont"/>
    <w:uiPriority w:val="99"/>
    <w:semiHidden/>
    <w:rsid w:val="00E97D48"/>
    <w:rPr>
      <w:rFonts w:cs="Times New Roman"/>
      <w:vertAlign w:val="superscript"/>
    </w:rPr>
  </w:style>
  <w:style w:type="paragraph" w:customStyle="1" w:styleId="1">
    <w:name w:val="Знак1"/>
    <w:basedOn w:val="Normal"/>
    <w:uiPriority w:val="99"/>
    <w:rsid w:val="00E97D4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rsid w:val="00E97D48"/>
    <w:pPr>
      <w:spacing w:before="120" w:after="120" w:line="240" w:lineRule="auto"/>
      <w:jc w:val="both"/>
    </w:pPr>
    <w:rPr>
      <w:rFonts w:ascii="Times New Roman" w:hAnsi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E97D4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E97D48"/>
    <w:rPr>
      <w:rFonts w:cs="Times New Roman"/>
      <w:color w:val="0000FF"/>
      <w:u w:val="single"/>
    </w:rPr>
  </w:style>
  <w:style w:type="character" w:customStyle="1" w:styleId="10">
    <w:name w:val="Заголовок №1_"/>
    <w:link w:val="11"/>
    <w:uiPriority w:val="99"/>
    <w:locked/>
    <w:rsid w:val="00E97D48"/>
    <w:rPr>
      <w:spacing w:val="15"/>
      <w:sz w:val="29"/>
      <w:shd w:val="clear" w:color="auto" w:fill="FFFFFF"/>
    </w:rPr>
  </w:style>
  <w:style w:type="paragraph" w:customStyle="1" w:styleId="11">
    <w:name w:val="Заголовок №1"/>
    <w:basedOn w:val="Normal"/>
    <w:link w:val="10"/>
    <w:uiPriority w:val="99"/>
    <w:rsid w:val="00E97D48"/>
    <w:pPr>
      <w:shd w:val="clear" w:color="auto" w:fill="FFFFFF"/>
      <w:spacing w:after="60" w:line="240" w:lineRule="atLeast"/>
      <w:outlineLvl w:val="0"/>
    </w:pPr>
    <w:rPr>
      <w:spacing w:val="15"/>
      <w:sz w:val="29"/>
      <w:szCs w:val="20"/>
    </w:rPr>
  </w:style>
  <w:style w:type="character" w:customStyle="1" w:styleId="BodyTextChar1">
    <w:name w:val="Body Text Char1"/>
    <w:uiPriority w:val="99"/>
    <w:locked/>
    <w:rsid w:val="00E97D48"/>
    <w:rPr>
      <w:spacing w:val="4"/>
      <w:sz w:val="21"/>
      <w:shd w:val="clear" w:color="auto" w:fill="FFFFFF"/>
    </w:rPr>
  </w:style>
  <w:style w:type="paragraph" w:styleId="BodyText">
    <w:name w:val="Body Text"/>
    <w:basedOn w:val="Normal"/>
    <w:link w:val="BodyTextChar2"/>
    <w:uiPriority w:val="99"/>
    <w:rsid w:val="00E97D48"/>
    <w:pPr>
      <w:shd w:val="clear" w:color="auto" w:fill="FFFFFF"/>
      <w:spacing w:before="60" w:after="0" w:line="413" w:lineRule="exact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D0A8C"/>
    <w:rPr>
      <w:rFonts w:cs="Times New Roman"/>
      <w:spacing w:val="4"/>
      <w:sz w:val="21"/>
      <w:shd w:val="clear" w:color="auto" w:fill="FFFFFF"/>
    </w:rPr>
  </w:style>
  <w:style w:type="character" w:customStyle="1" w:styleId="BodyTextChar2">
    <w:name w:val="Body Text Char2"/>
    <w:link w:val="BodyText"/>
    <w:uiPriority w:val="99"/>
    <w:semiHidden/>
    <w:locked/>
    <w:rsid w:val="00E97D48"/>
  </w:style>
  <w:style w:type="paragraph" w:styleId="Footer">
    <w:name w:val="footer"/>
    <w:basedOn w:val="Normal"/>
    <w:link w:val="FooterChar"/>
    <w:uiPriority w:val="99"/>
    <w:rsid w:val="00E97D4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97D48"/>
    <w:rPr>
      <w:rFonts w:ascii="Times New Roman" w:hAnsi="Times New Roman" w:cs="Times New Roman"/>
      <w:sz w:val="24"/>
    </w:rPr>
  </w:style>
  <w:style w:type="character" w:styleId="PageNumber">
    <w:name w:val="page number"/>
    <w:basedOn w:val="DefaultParagraphFont"/>
    <w:uiPriority w:val="99"/>
    <w:rsid w:val="00E97D48"/>
    <w:rPr>
      <w:rFonts w:cs="Times New Roman"/>
    </w:rPr>
  </w:style>
  <w:style w:type="character" w:customStyle="1" w:styleId="c3">
    <w:name w:val="c3"/>
    <w:uiPriority w:val="99"/>
    <w:rsid w:val="00C25D5A"/>
  </w:style>
  <w:style w:type="character" w:customStyle="1" w:styleId="apple-converted-space">
    <w:name w:val="apple-converted-space"/>
    <w:uiPriority w:val="99"/>
    <w:rsid w:val="00C25D5A"/>
  </w:style>
  <w:style w:type="paragraph" w:customStyle="1" w:styleId="c12">
    <w:name w:val="c12"/>
    <w:basedOn w:val="Normal"/>
    <w:uiPriority w:val="99"/>
    <w:rsid w:val="00C25D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3">
    <w:name w:val="c23"/>
    <w:basedOn w:val="Normal"/>
    <w:uiPriority w:val="99"/>
    <w:rsid w:val="004F14A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FE30C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66DA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6DA8"/>
    <w:rPr>
      <w:rFonts w:cs="Times New Roman"/>
    </w:rPr>
  </w:style>
  <w:style w:type="character" w:customStyle="1" w:styleId="2">
    <w:name w:val="Основной шрифт абзаца2"/>
    <w:uiPriority w:val="99"/>
    <w:rsid w:val="007D0A8C"/>
  </w:style>
  <w:style w:type="character" w:customStyle="1" w:styleId="WW8Num2z0">
    <w:name w:val="WW8Num2z0"/>
    <w:uiPriority w:val="99"/>
    <w:rsid w:val="007D0A8C"/>
    <w:rPr>
      <w:rFonts w:ascii="Symbol" w:hAnsi="Symbol"/>
    </w:rPr>
  </w:style>
  <w:style w:type="character" w:customStyle="1" w:styleId="WW8Num3z0">
    <w:name w:val="WW8Num3z0"/>
    <w:uiPriority w:val="99"/>
    <w:rsid w:val="007D0A8C"/>
    <w:rPr>
      <w:rFonts w:ascii="Symbol" w:hAnsi="Symbol"/>
    </w:rPr>
  </w:style>
  <w:style w:type="character" w:customStyle="1" w:styleId="WW8Num3z1">
    <w:name w:val="WW8Num3z1"/>
    <w:uiPriority w:val="99"/>
    <w:rsid w:val="007D0A8C"/>
    <w:rPr>
      <w:rFonts w:ascii="Courier New" w:hAnsi="Courier New"/>
    </w:rPr>
  </w:style>
  <w:style w:type="character" w:customStyle="1" w:styleId="WW8Num3z2">
    <w:name w:val="WW8Num3z2"/>
    <w:uiPriority w:val="99"/>
    <w:rsid w:val="007D0A8C"/>
    <w:rPr>
      <w:rFonts w:ascii="Wingdings" w:hAnsi="Wingdings"/>
    </w:rPr>
  </w:style>
  <w:style w:type="character" w:customStyle="1" w:styleId="12">
    <w:name w:val="Основной шрифт абзаца1"/>
    <w:uiPriority w:val="99"/>
    <w:rsid w:val="007D0A8C"/>
  </w:style>
  <w:style w:type="character" w:customStyle="1" w:styleId="WW8Num5z0">
    <w:name w:val="WW8Num5z0"/>
    <w:uiPriority w:val="99"/>
    <w:rsid w:val="007D0A8C"/>
    <w:rPr>
      <w:rFonts w:ascii="Times New Roman" w:hAnsi="Times New Roman"/>
    </w:rPr>
  </w:style>
  <w:style w:type="character" w:customStyle="1" w:styleId="FontStyle32">
    <w:name w:val="Font Style32"/>
    <w:uiPriority w:val="99"/>
    <w:rsid w:val="007D0A8C"/>
  </w:style>
  <w:style w:type="paragraph" w:customStyle="1" w:styleId="a">
    <w:name w:val="Заголовок"/>
    <w:basedOn w:val="Normal"/>
    <w:next w:val="BodyText"/>
    <w:uiPriority w:val="99"/>
    <w:rsid w:val="007D0A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">
    <w:name w:val="List"/>
    <w:basedOn w:val="BodyText"/>
    <w:uiPriority w:val="99"/>
    <w:rsid w:val="007D0A8C"/>
    <w:pPr>
      <w:shd w:val="clear" w:color="auto" w:fill="auto"/>
      <w:suppressAutoHyphens/>
      <w:spacing w:before="0" w:after="120" w:line="276" w:lineRule="auto"/>
    </w:pPr>
    <w:rPr>
      <w:rFonts w:cs="Tahoma"/>
      <w:sz w:val="22"/>
      <w:szCs w:val="22"/>
      <w:lang w:eastAsia="ar-SA"/>
    </w:rPr>
  </w:style>
  <w:style w:type="paragraph" w:customStyle="1" w:styleId="13">
    <w:name w:val="Название1"/>
    <w:basedOn w:val="Normal"/>
    <w:uiPriority w:val="99"/>
    <w:rsid w:val="007D0A8C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Normal"/>
    <w:uiPriority w:val="99"/>
    <w:rsid w:val="007D0A8C"/>
    <w:pPr>
      <w:suppressLineNumbers/>
      <w:suppressAutoHyphens/>
    </w:pPr>
    <w:rPr>
      <w:rFonts w:cs="Tahoma"/>
      <w:lang w:eastAsia="ar-SA"/>
    </w:rPr>
  </w:style>
  <w:style w:type="character" w:customStyle="1" w:styleId="15">
    <w:name w:val="Верхний колонтитул Знак1"/>
    <w:uiPriority w:val="99"/>
    <w:rsid w:val="007D0A8C"/>
    <w:rPr>
      <w:lang w:eastAsia="ar-SA" w:bidi="ar-SA"/>
    </w:rPr>
  </w:style>
  <w:style w:type="paragraph" w:customStyle="1" w:styleId="a0">
    <w:name w:val="Содержимое таблицы"/>
    <w:basedOn w:val="Normal"/>
    <w:uiPriority w:val="99"/>
    <w:rsid w:val="007D0A8C"/>
    <w:pPr>
      <w:suppressLineNumbers/>
      <w:suppressAutoHyphens/>
    </w:pPr>
    <w:rPr>
      <w:rFonts w:cs="Calibri"/>
      <w:lang w:eastAsia="ar-SA"/>
    </w:rPr>
  </w:style>
  <w:style w:type="paragraph" w:customStyle="1" w:styleId="a1">
    <w:name w:val="Заголовок таблицы"/>
    <w:basedOn w:val="a0"/>
    <w:uiPriority w:val="99"/>
    <w:rsid w:val="007D0A8C"/>
    <w:pPr>
      <w:jc w:val="center"/>
    </w:pPr>
    <w:rPr>
      <w:b/>
      <w:bCs/>
    </w:rPr>
  </w:style>
  <w:style w:type="paragraph" w:customStyle="1" w:styleId="Style11">
    <w:name w:val="Style11"/>
    <w:basedOn w:val="Normal"/>
    <w:uiPriority w:val="99"/>
    <w:rsid w:val="007D0A8C"/>
    <w:pPr>
      <w:widowControl w:val="0"/>
      <w:suppressAutoHyphens/>
      <w:autoSpaceDE w:val="0"/>
      <w:spacing w:line="283" w:lineRule="exact"/>
      <w:ind w:firstLine="350"/>
      <w:jc w:val="both"/>
    </w:pPr>
    <w:rPr>
      <w:rFonts w:cs="Calibri"/>
      <w:lang w:eastAsia="ar-SA"/>
    </w:rPr>
  </w:style>
  <w:style w:type="paragraph" w:customStyle="1" w:styleId="Style9">
    <w:name w:val="Style9"/>
    <w:basedOn w:val="Normal"/>
    <w:uiPriority w:val="99"/>
    <w:rsid w:val="007D0A8C"/>
    <w:pPr>
      <w:widowControl w:val="0"/>
      <w:suppressAutoHyphens/>
      <w:autoSpaceDE w:val="0"/>
    </w:pPr>
    <w:rPr>
      <w:rFonts w:cs="Calibri"/>
      <w:lang w:eastAsia="ar-SA"/>
    </w:rPr>
  </w:style>
  <w:style w:type="paragraph" w:customStyle="1" w:styleId="c2">
    <w:name w:val="c2"/>
    <w:basedOn w:val="Normal"/>
    <w:uiPriority w:val="99"/>
    <w:rsid w:val="007D0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">
    <w:name w:val="c7"/>
    <w:uiPriority w:val="99"/>
    <w:rsid w:val="007D0A8C"/>
  </w:style>
  <w:style w:type="character" w:customStyle="1" w:styleId="c5">
    <w:name w:val="c5"/>
    <w:uiPriority w:val="99"/>
    <w:rsid w:val="007D0A8C"/>
  </w:style>
  <w:style w:type="paragraph" w:customStyle="1" w:styleId="c1">
    <w:name w:val="c1"/>
    <w:basedOn w:val="Normal"/>
    <w:uiPriority w:val="99"/>
    <w:rsid w:val="007D0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0">
    <w:name w:val="c0"/>
    <w:basedOn w:val="Normal"/>
    <w:uiPriority w:val="99"/>
    <w:rsid w:val="007D0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uiPriority w:val="99"/>
    <w:rsid w:val="007D0A8C"/>
  </w:style>
  <w:style w:type="character" w:customStyle="1" w:styleId="c8">
    <w:name w:val="c8"/>
    <w:uiPriority w:val="99"/>
    <w:rsid w:val="007D0A8C"/>
  </w:style>
  <w:style w:type="paragraph" w:customStyle="1" w:styleId="c9">
    <w:name w:val="c9"/>
    <w:basedOn w:val="Normal"/>
    <w:uiPriority w:val="99"/>
    <w:rsid w:val="007D0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4">
    <w:name w:val="c14"/>
    <w:uiPriority w:val="99"/>
    <w:rsid w:val="007D0A8C"/>
  </w:style>
  <w:style w:type="character" w:customStyle="1" w:styleId="6">
    <w:name w:val="Знак Знак6"/>
    <w:uiPriority w:val="99"/>
    <w:rsid w:val="00F31B54"/>
    <w:rPr>
      <w:rFonts w:ascii="Times New Roman" w:hAnsi="Times New Roman"/>
      <w:b/>
      <w:sz w:val="28"/>
    </w:rPr>
  </w:style>
  <w:style w:type="character" w:customStyle="1" w:styleId="5">
    <w:name w:val="Знак Знак5"/>
    <w:uiPriority w:val="99"/>
    <w:semiHidden/>
    <w:rsid w:val="00F31B54"/>
    <w:rPr>
      <w:rFonts w:ascii="Calibri" w:hAnsi="Calibri"/>
      <w:sz w:val="20"/>
      <w:lang w:eastAsia="en-US"/>
    </w:rPr>
  </w:style>
  <w:style w:type="character" w:customStyle="1" w:styleId="4">
    <w:name w:val="Знак Знак4"/>
    <w:uiPriority w:val="99"/>
    <w:locked/>
    <w:rsid w:val="00F31B54"/>
    <w:rPr>
      <w:sz w:val="24"/>
    </w:rPr>
  </w:style>
  <w:style w:type="character" w:customStyle="1" w:styleId="16">
    <w:name w:val="Основной текст с отступом Знак1"/>
    <w:uiPriority w:val="99"/>
    <w:semiHidden/>
    <w:rsid w:val="00F31B54"/>
  </w:style>
  <w:style w:type="character" w:customStyle="1" w:styleId="3">
    <w:name w:val="Знак Знак3"/>
    <w:uiPriority w:val="99"/>
    <w:rsid w:val="00F31B54"/>
    <w:rPr>
      <w:rFonts w:ascii="Times New Roman" w:hAnsi="Times New Roman"/>
      <w:sz w:val="16"/>
    </w:rPr>
  </w:style>
  <w:style w:type="character" w:customStyle="1" w:styleId="20">
    <w:name w:val="Знак Знак2"/>
    <w:uiPriority w:val="99"/>
    <w:rsid w:val="00F31B54"/>
    <w:rPr>
      <w:spacing w:val="4"/>
      <w:sz w:val="21"/>
      <w:shd w:val="clear" w:color="auto" w:fill="FFFFFF"/>
    </w:rPr>
  </w:style>
  <w:style w:type="character" w:customStyle="1" w:styleId="17">
    <w:name w:val="Основной текст Знак1"/>
    <w:uiPriority w:val="99"/>
    <w:semiHidden/>
    <w:rsid w:val="00F31B54"/>
  </w:style>
  <w:style w:type="character" w:customStyle="1" w:styleId="18">
    <w:name w:val="Знак Знак1"/>
    <w:uiPriority w:val="99"/>
    <w:rsid w:val="00F31B54"/>
    <w:rPr>
      <w:rFonts w:ascii="Times New Roman" w:hAnsi="Times New Roman"/>
      <w:sz w:val="24"/>
    </w:rPr>
  </w:style>
  <w:style w:type="character" w:customStyle="1" w:styleId="a2">
    <w:name w:val="Знак Знак"/>
    <w:uiPriority w:val="99"/>
    <w:rsid w:val="00F31B54"/>
  </w:style>
  <w:style w:type="paragraph" w:styleId="ListParagraph">
    <w:name w:val="List Paragraph"/>
    <w:basedOn w:val="Normal"/>
    <w:uiPriority w:val="99"/>
    <w:qFormat/>
    <w:rsid w:val="00B5227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99"/>
    <w:qFormat/>
    <w:rsid w:val="009F4191"/>
    <w:rPr>
      <w:lang w:eastAsia="en-US"/>
    </w:rPr>
  </w:style>
  <w:style w:type="character" w:customStyle="1" w:styleId="TitleChar">
    <w:name w:val="Title Char"/>
    <w:uiPriority w:val="99"/>
    <w:locked/>
    <w:rsid w:val="009F4191"/>
    <w:rPr>
      <w:b/>
      <w:sz w:val="24"/>
    </w:rPr>
  </w:style>
  <w:style w:type="paragraph" w:styleId="Title">
    <w:name w:val="Title"/>
    <w:basedOn w:val="Normal"/>
    <w:link w:val="TitleChar2"/>
    <w:uiPriority w:val="99"/>
    <w:qFormat/>
    <w:locked/>
    <w:rsid w:val="009F4191"/>
    <w:pPr>
      <w:spacing w:after="0" w:line="240" w:lineRule="auto"/>
      <w:jc w:val="center"/>
    </w:pPr>
    <w:rPr>
      <w:b/>
      <w:sz w:val="24"/>
      <w:szCs w:val="20"/>
    </w:rPr>
  </w:style>
  <w:style w:type="character" w:customStyle="1" w:styleId="TitleChar1">
    <w:name w:val="Title Char1"/>
    <w:basedOn w:val="DefaultParagraphFont"/>
    <w:link w:val="Title"/>
    <w:uiPriority w:val="99"/>
    <w:locked/>
    <w:rsid w:val="00B91648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itleChar2">
    <w:name w:val="Title Char2"/>
    <w:basedOn w:val="DefaultParagraphFont"/>
    <w:link w:val="Title"/>
    <w:uiPriority w:val="99"/>
    <w:locked/>
    <w:rsid w:val="009F419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30">
    <w:name w:val="Заголовок 3+"/>
    <w:basedOn w:val="Normal"/>
    <w:uiPriority w:val="99"/>
    <w:rsid w:val="009F4191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fontstyle25">
    <w:name w:val="fontstyle25"/>
    <w:basedOn w:val="DefaultParagraphFont"/>
    <w:uiPriority w:val="99"/>
    <w:rsid w:val="009F4191"/>
    <w:rPr>
      <w:rFonts w:cs="Times New Roman"/>
    </w:rPr>
  </w:style>
  <w:style w:type="character" w:customStyle="1" w:styleId="fontstyle28">
    <w:name w:val="fontstyle28"/>
    <w:basedOn w:val="DefaultParagraphFont"/>
    <w:uiPriority w:val="99"/>
    <w:rsid w:val="009F419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F4191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419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57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1229</TotalTime>
  <Pages>141</Pages>
  <Words>19367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97</cp:revision>
  <cp:lastPrinted>2018-10-15T06:52:00Z</cp:lastPrinted>
  <dcterms:created xsi:type="dcterms:W3CDTF">2014-10-02T05:23:00Z</dcterms:created>
  <dcterms:modified xsi:type="dcterms:W3CDTF">2018-10-15T08:17:00Z</dcterms:modified>
</cp:coreProperties>
</file>